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7B2EAB1B" w:rsidR="00593E8D" w:rsidRPr="000C2AAC" w:rsidRDefault="00E82890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E65E65"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cs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899C90" wp14:editId="48672970">
                <wp:simplePos x="0" y="0"/>
                <wp:positionH relativeFrom="column">
                  <wp:posOffset>-9525</wp:posOffset>
                </wp:positionH>
                <wp:positionV relativeFrom="paragraph">
                  <wp:posOffset>-723900</wp:posOffset>
                </wp:positionV>
                <wp:extent cx="752475" cy="7334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A1AC43" w14:textId="77777777" w:rsidR="009F39DC" w:rsidRDefault="009F39DC" w:rsidP="00E82890">
                            <w:r>
                              <w:rPr>
                                <w:noProof/>
                                <w:lang w:bidi="th-TH"/>
                              </w:rPr>
                              <w:drawing>
                                <wp:inline distT="0" distB="0" distL="0" distR="0" wp14:anchorId="7C9B3A30" wp14:editId="6A143327">
                                  <wp:extent cx="657225" cy="63640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1650688_1128263507187463_1645922908_n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1479" cy="64051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75pt;margin-top:-57pt;width:59.25pt;height:5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" filled="f" stroked="f">
                <v:textbox>
                  <w:txbxContent>
                    <w:p w14:paraId="5BA1AC43" w14:textId="77777777" w:rsidR="003F6D30" w:rsidRDefault="003F6D30" w:rsidP="00E82890">
                      <w:r>
                        <w:rPr>
                          <w:noProof/>
                          <w:lang w:bidi="th-TH"/>
                        </w:rPr>
                        <w:drawing>
                          <wp:inline distT="0" distB="0" distL="0" distR="0" wp14:anchorId="7C9B3A30" wp14:editId="6A143327">
                            <wp:extent cx="657225" cy="63640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1650688_1128263507187463_1645922908_n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1479" cy="6405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239A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การขอเปลี่ยนแปลงแก้ไขรายการที่รับอนุญาตนำหรือสั่งอาหารเข้ามาในราชอาณาจักร</w:t>
      </w:r>
    </w:p>
    <w:p w14:paraId="16FCEC75" w14:textId="1515AA30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E82890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การขอเปลี่ยนแปลงแก้ไขรายการที่รับอนุญาตนำหรือสั่งอาหารเข้ามาในราชอาณาจักร</w:t>
      </w:r>
    </w:p>
    <w:p w14:paraId="57553D54" w14:textId="72E773C2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E82890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3F6D30">
        <w:tc>
          <w:tcPr>
            <w:tcW w:w="675" w:type="dxa"/>
          </w:tcPr>
          <w:p w14:paraId="23D761D9" w14:textId="12281EB4" w:rsidR="00394708" w:rsidRPr="0087182F" w:rsidRDefault="00394708" w:rsidP="003F6D30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3F6D3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พระราชบัญญัติอาหาร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14:paraId="56C2533B" w14:textId="4CFCD02D" w:rsidR="00394708" w:rsidRPr="0087182F" w:rsidRDefault="00394708" w:rsidP="003F6D30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7B6E277E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 เรื่อง การกำหนดระยะเวลาการปฏิบัติราชการเพื่อบริการประชาชน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1EE1107F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การขอเปลี่ยนแปลงแก้ไขรายการที่รับอนุญาตนำหรือสั่งอาหารเข้ามาในราชอาณาจักร </w:t>
      </w:r>
      <w:r w:rsidR="00E82890">
        <w:rPr>
          <w:rFonts w:asciiTheme="minorBidi" w:hAnsiTheme="minorBidi" w:hint="cs"/>
          <w:noProof/>
          <w:sz w:val="32"/>
          <w:szCs w:val="32"/>
          <w:cs/>
          <w:lang w:bidi="th-TH"/>
        </w:rPr>
        <w:t>สำนักงานสาธารณสุขจังหวัดแพร่</w:t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711E07D7" w14:textId="77777777" w:rsidTr="009B7715">
        <w:tc>
          <w:tcPr>
            <w:tcW w:w="675" w:type="dxa"/>
          </w:tcPr>
          <w:p w14:paraId="14020A41" w14:textId="4F65E361" w:rsidR="00094F82" w:rsidRPr="000C2AAC" w:rsidRDefault="00E82890" w:rsidP="003F6D30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D502692" w14:textId="6CD90DD5" w:rsidR="00094F82" w:rsidRPr="000C2AAC" w:rsidRDefault="00A13B6C" w:rsidP="003F6D3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E82890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สำนักงานสาธารณสุขจังหวัดแพร่ ถนนบ้านใหม่ ตำบลในเวียง อำเภอเมือง จังหวัดแพร่ โทรศัพท์ </w:t>
            </w:r>
            <w:r w:rsidR="00E82890"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76E48966" w14:textId="77777777" w:rsidR="00094F82" w:rsidRPr="000C2AAC" w:rsidRDefault="00A13B6C" w:rsidP="003F6D3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38781081" w14:textId="3A0CA1C0" w:rsidR="00313D38" w:rsidRPr="000C2AAC" w:rsidRDefault="00A13B6C" w:rsidP="00E82890">
            <w:pPr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E82890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เฉพาะสถานประกอบการที่ตั้งอยู่ในเขตจังหวัด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A6139A" w14:textId="77777777" w:rsidR="00E82890" w:rsidRDefault="00E8289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2B4AAE0C" w14:textId="77777777" w:rsidR="00E82890" w:rsidRDefault="00E8289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14:paraId="56470B05" w14:textId="77777777" w:rsidR="00E82890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E82890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หลักเกณฑ์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เพิ่มประเภทอาหารหากใช้สถานที่เก็บอาหารเดิมต้องมีพื้นที่หรือบริเวณเก็บอาหารจำนวนเพียงพอสำหรับการเพิ่มประเภทอาหารใหม่ด้วย หากอาหารที่ขอเพิ่มประเภทเป็นอาหารแช่เย็นหรือแช่แข็งจะต้องมีห้องเก็บที่รักษาอุณหภูมิตามความเหมาะสมของอาหารชนิดนั้นเพื่อรักษาคุณภาพของอาหารและต้องมีบริเวณเพียงพอด้วย กรณีสถานที่เก็บอาหารไม่เพียงพอหรือสถานที่เก็บอาหารเดิมไม่มีห้องเก็บรักษาอุณหภูมิตามความเหมาะสมของอาหารชนิดนั้นต้องเพิ่มสถานที่เก็บอาหารหรือเพิ่มห้องเก็บเพื่อรักษาอุณหภูมิ โดยต้องยื่นคำขอเปลี่ยนแปลงรายการในใบอนุญาตนำหรือสั่งอาหารเข้ามาในราชอาณาจักร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แบบ ส</w:t>
      </w:r>
      <w:r w:rsidRPr="000C2AAC">
        <w:rPr>
          <w:rFonts w:asciiTheme="minorBidi" w:hAnsiTheme="minorBidi"/>
          <w:noProof/>
          <w:sz w:val="32"/>
          <w:szCs w:val="32"/>
        </w:rPr>
        <w:t xml:space="preserve">.5)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และรายละเอียดอื่นๆ เกี่ยวกับสถานที่ตั้งและแบบแปลนแผนผังรายละเอียดของสถานที่เก็บอาหารแห่งใหม่ที่ขอเพิ่มเติมตามการเพิ่มสถานที่เก็บอาห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E82890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การยื่นคำขอเปลี่ยนแปลงรายการในใบอนุญาตนำหรือสั่งอาหารเข้ามาในราชอาณาจักร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แบบ ส</w:t>
      </w:r>
      <w:r w:rsidRPr="000C2AAC">
        <w:rPr>
          <w:rFonts w:asciiTheme="minorBidi" w:hAnsiTheme="minorBidi"/>
          <w:noProof/>
          <w:sz w:val="32"/>
          <w:szCs w:val="32"/>
        </w:rPr>
        <w:t xml:space="preserve">.5)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ครอบคลุมกิจกรรมต่างๆ ดังต่อไปนี้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แก้ไขชื่อสถานที่นำเข้าอาหาร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ไม่ใช่เป็นการเปลี่ยนบุคคลผู้รับอนุญาตหรือนิติบุคคลผู้รับอนุญาต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แก้ไขที่อยู่ของสถานที่นำเข้าหรือสถานที่เก็บอาหาร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ไม่ใช่เป็นการย้ายสถานที่ที่รับอนุญาตไว้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เช่น การเปลี่ยนแปลงเลขหมายประจำบ้าน เนื่องจากสำนักงานเขตแจ้งเปลี่ยนแปลงแต่สถานที่นำเข้ายังคงตั้งอยู่ที่เดิม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  <w:t xml:space="preserve">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เปลี่ยนชื่อ</w:t>
      </w:r>
      <w:r w:rsidRPr="000C2AAC">
        <w:rPr>
          <w:rFonts w:asciiTheme="minorBidi" w:hAnsiTheme="minorBidi"/>
          <w:noProof/>
          <w:sz w:val="32"/>
          <w:szCs w:val="32"/>
        </w:rPr>
        <w:t>-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สกุลของผู้รับอนุญาต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กรณีบุคคลธรรมดา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หรือเปลี่ยนชื่อ</w:t>
      </w:r>
      <w:r w:rsidRPr="000C2AAC">
        <w:rPr>
          <w:rFonts w:asciiTheme="minorBidi" w:hAnsiTheme="minorBidi"/>
          <w:noProof/>
          <w:sz w:val="32"/>
          <w:szCs w:val="32"/>
        </w:rPr>
        <w:t>-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สกุล ของผู้ดำเนินกิจการ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กรณีนิติบุคคล</w:t>
      </w:r>
      <w:r w:rsidRPr="000C2AAC">
        <w:rPr>
          <w:rFonts w:asciiTheme="minorBidi" w:hAnsiTheme="minorBidi"/>
          <w:noProof/>
          <w:sz w:val="32"/>
          <w:szCs w:val="32"/>
        </w:rPr>
        <w:t>)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ที่ไม่ใช่เป็นการเปลี่ยนตัวบุคคล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  <w:t xml:space="preserve">(4)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เปลี่ยน เพิ่ม หรือลด ผู้ดำเนินกิจการ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กรณีนิติบุคคล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  <w:t xml:space="preserve">(5)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ยกเลิกหรือแก้ไขกลุ่มประเภทอาหารและยกเลิกสถานที่เก็บอาหาร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ที่มีมากกว่า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ที่ได้รับอนุญาตไว้ในใบอนุญาตนำเข้าอาหาร สำหรับในกรณีที่มีการประกาศแก้ไขกลุ่มประเภทอาหารโดยสำนักงานคณะกรรมการอาหารและยา หรือผู้รับอนุญาตมีความประสงค์จะยกเลิกประเภทอาหารที่ได้รับอนุญาตการนำเข้าอาหารไว้บางประเภท ให้ผู้รับอนุญาตยื่นความประสงค์ขอแก้ไขกลุ่มประเภทอาหาร หรือขอยกเลิกการนำเข้าอาหารบางประเภท หรือขอยกเลิกสถานที่เก็บอาหารให้ถูกต้องตามหลักฐานเอกสาร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  <w:t xml:space="preserve">(6)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การเพิ่มสถานที่เก็บอาหาร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  <w:t xml:space="preserve">(7)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การแก้ไขหรือเปลี่ยนแปลงห้องเก็บอาหาร เช่น ย้ายห้องเก็บอาหาร เพิ่มห้องเก็บอาหาร เปลี่ยนชั้นที่เก็บอาหาร หรือเพิ่มเนื้อที่ห้องเก็บ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  <w:t xml:space="preserve">(8)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การเปลี่ยนแปลงสถานะนิติบุคคลผู้รับอนุญาตตามกฎหมายว่าด้วยการแปรสภาพนิติบุคคล</w:t>
      </w:r>
    </w:p>
    <w:p w14:paraId="5857665A" w14:textId="77777777" w:rsidR="00E82890" w:rsidRDefault="00E8289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</w:p>
    <w:p w14:paraId="7254DDEE" w14:textId="0DAF5F0E" w:rsidR="008E2900" w:rsidRPr="000C2AAC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ผู้ยื่นคำขอ ต้องสามารถให้ข้อมูลรายละเอียดเกี่ยวกับผลิตภัณฑ์ที่ยื่นคำขอได้ และมีอำนาจตัดสินใจและลงนามรับทราบข้อบกพร่องได้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ไม่ใช่ผู้ดำเนินกิจการหรือกรรมการผู้มีอำนาจของนิติบุคคลให้มีหนังสือมอบอำนาจเป็นผู้ดำเนินการแทนแนบด้วย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กำหนดให้ผู้ยื่นคำขอต้องจัดเรียงเอกสารแบบคำขอและหลักฐานประกอบ พร้อมตรวจสอบให้ครบถ้วนถูกต้อง ตามแบบตรวจสอบคำขอและบันทึกข้อบกพร่อง </w:t>
      </w:r>
      <w:r w:rsidRPr="000C2AAC">
        <w:rPr>
          <w:rFonts w:asciiTheme="minorBidi" w:hAnsiTheme="minorBidi"/>
          <w:noProof/>
          <w:sz w:val="32"/>
          <w:szCs w:val="32"/>
        </w:rPr>
        <w:t xml:space="preserve">(Checklist)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ให้ผู้ดำเนินกิจการหรือกรรมการที่มีอำนาจลงนามตามหนังสือรับรองของนิติบุคคลเป็นผู้ลงนามในแบบคำขอฯ ส่วนเอกสารอื่นๆ บุคคลที่สามารถลงนามรับรอง ได้แก่ ผู้ดำเนินกิจการหรือกรรมการที่มีอำนาจฯ หรือ ผู้รับมอบอำนาจ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การขออนุญาตนำเข้าอาหารที่เป็นผลิตภัณฑ์ที่มีการใช้สารอาหารหรือสารเคมีชนิดใหม่ </w:t>
      </w:r>
      <w:r w:rsidRPr="000C2AAC">
        <w:rPr>
          <w:rFonts w:asciiTheme="minorBidi" w:hAnsiTheme="minorBidi"/>
          <w:noProof/>
          <w:sz w:val="32"/>
          <w:szCs w:val="32"/>
        </w:rPr>
        <w:t xml:space="preserve">(Novel Ingredients)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ี่ยังไม่ได้กำหนดคุณภาพหรือมาตรฐานการอนุญาตให้ใช้ในอาหารเป็นส่วนประกอบหรือเป็นผลิตภัณฑ์อาหารใหม่ </w:t>
      </w:r>
      <w:r w:rsidRPr="000C2AAC">
        <w:rPr>
          <w:rFonts w:asciiTheme="minorBidi" w:hAnsiTheme="minorBidi"/>
          <w:noProof/>
          <w:sz w:val="32"/>
          <w:szCs w:val="32"/>
        </w:rPr>
        <w:t xml:space="preserve">(Novel Food)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ต้องผ่านการประเมินความปลอดภัยโดยผู้เชี่ยวชาญ และรับรองโดยคณะอนุกรรมการอาหารก่อนจึงจะขออนุญาตนำหรือสั่งอาหารเข้ามาในราชอาณาจักรได้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ศึกษารายละเอียดเพิ่มเติมที่คู่มือสำหรับประชาชน เรื่องการขอประเมินความปลอดภัยของอาหาร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ออกใบอนุญาตนำหรือสั่งอาหารเข้ามาในราชอาณาจักรจะพิจารณาตามที่ตั้งของสถานที่นำเข้าที่ปรากฏที่อยู่ตามหลักฐานการจดทะเบียนพาณิชย์กิจตามกฎหมายเท่านั้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สาธารณสุขจังหวัดสามารถออกใบอนุญาตนำหรือสั่งอาหารเข้ามาในราชอาณาจักรครอบคลุมทุกประเภทอาหาร แต่การขอรับเลขสารบบอาหารในประเภทอาหารที่ไม่ได้มอบอำนาจให้สำนักงานสาธารณสุขจังหวัดเป็นผู้อนุญาต เช่น ผลิตภัณฑ์เสริมอาหาร ผู้รับอนุญาตต้องยื่นขอรับเลขสารบบอาหารที่สำนักงานคณะกรรมการอาหารและยาเท่านั้น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ต้องมีสถานที่เก็บอาหาร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แห่งเป็นอย่างน้อย และสามารถมีสถานที่เก็บอาหารได้มากกว่า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แห่งในราชอาณาจักร จะเพิ่มเติมหรือยกเลิกได้ตามความจำเป็น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การไม่อนุญาตคำขอ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สำนักงานคณะกรรมการอาหารและยาหรือสำนักงานสาธารณสุขจังหวัดจะพิจารณาไม่อนุญาตคำขอฯ ในกรณีที่ผลการตรวจสอบเอกสารหลักฐานแล้วพบว่าไม่สมบูรณ์หรือไม่ถูกต้องตามหลักกฎหมายและหลักวิชาการ หรือไม่สอดคล้องตามรายละเอียดที่ระบุไว้ในคู่มือสำหรับประชาชน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การคืนคำขอ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สำนักงานคณะกรรมการอาหารและยาหรือสำนักงานสาธารณสุขจังหวัดจะส่งคืนคำขอฯ พร้อมเอกสารหลักฐานให้แก่ผู้ยื่นคำขอฯ ในกรณีที่ผู้ยื่นคำขอฯ ไม่สามารถส่งมอบเอกสารหลักฐานให้ครบถ้วนได้ตามระยะเวลาที่กำหนดไว้ในแบบตรวจสอบคำขอและบันทึกข้อบกพร่อง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F6D30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F6D30" w:rsidRPr="00AC4ACB" w:rsidRDefault="003F6D30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F6D30" w:rsidRPr="00AC4ACB" w:rsidRDefault="003F6D30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F6D30" w:rsidRPr="00AC4ACB" w:rsidRDefault="003F6D30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A225131" w14:textId="723E8841" w:rsidR="003F6D30" w:rsidRPr="000C2AAC" w:rsidRDefault="003F6D30" w:rsidP="003F6D30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ผู้ประกอบการยื่นคำขอและเอกสารหลักฐานประกอบการพิจารณา</w:t>
            </w:r>
          </w:p>
        </w:tc>
        <w:tc>
          <w:tcPr>
            <w:tcW w:w="1368" w:type="dxa"/>
          </w:tcPr>
          <w:p w14:paraId="4874A2C9" w14:textId="0D78DAA3" w:rsidR="003F6D30" w:rsidRPr="000C2AAC" w:rsidRDefault="003F6D30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183199A7" w:rsidR="003F6D30" w:rsidRPr="000C2AAC" w:rsidRDefault="003F6D30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799" w:type="dxa"/>
          </w:tcPr>
          <w:p w14:paraId="3AE07B5D" w14:textId="7D0EEA82" w:rsidR="003F6D30" w:rsidRPr="000C2AAC" w:rsidRDefault="003F6D30" w:rsidP="003F6D30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ดำเนินการโดยผู้ยื่นคำขอ)</w:t>
            </w:r>
          </w:p>
        </w:tc>
      </w:tr>
      <w:tr w:rsidR="003F6D30" w:rsidRPr="000C2AAC" w14:paraId="631AF2F0" w14:textId="77777777" w:rsidTr="00313D38">
        <w:tc>
          <w:tcPr>
            <w:tcW w:w="675" w:type="dxa"/>
            <w:vAlign w:val="center"/>
          </w:tcPr>
          <w:p w14:paraId="281FC149" w14:textId="77777777" w:rsidR="003F6D30" w:rsidRPr="00AC4ACB" w:rsidRDefault="003F6D30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546E2DC" w14:textId="77777777" w:rsidR="003F6D30" w:rsidRPr="00AC4ACB" w:rsidRDefault="003F6D30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6B7A0DDA" w14:textId="77777777" w:rsidR="003F6D30" w:rsidRPr="00AC4ACB" w:rsidRDefault="003F6D30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44724EAB" w14:textId="77777777" w:rsidR="003F6D30" w:rsidRPr="000C2AAC" w:rsidRDefault="003F6D30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เจ้าหน้าที่ตรวจสอบความครบถ้วนของเอกสารหลักฐาน</w:t>
            </w:r>
          </w:p>
          <w:p w14:paraId="7040D44E" w14:textId="77777777" w:rsidR="003F6D30" w:rsidRPr="000C2AAC" w:rsidRDefault="003F6D30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021D9A8B" w14:textId="77777777" w:rsidR="003F6D30" w:rsidRPr="000C2AAC" w:rsidRDefault="003F6D30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44BE70AE" w14:textId="0047DFC9" w:rsidR="003F6D30" w:rsidRPr="000C2AAC" w:rsidRDefault="003F6D30" w:rsidP="00452B6B">
            <w:pPr>
              <w:rPr>
                <w:rFonts w:asciiTheme="minorBidi" w:hAnsiTheme="minorBidi"/>
                <w:rtl/>
                <w:cs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58F5A72B" w14:textId="77777777" w:rsidR="003F6D30" w:rsidRPr="000C2AAC" w:rsidRDefault="003F6D30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F6D30" w:rsidRPr="000C2AAC" w14:paraId="7D3C74DA" w14:textId="77777777" w:rsidTr="00313D38">
        <w:tc>
          <w:tcPr>
            <w:tcW w:w="675" w:type="dxa"/>
            <w:vAlign w:val="center"/>
          </w:tcPr>
          <w:p w14:paraId="1BE6C49F" w14:textId="77777777" w:rsidR="003F6D30" w:rsidRPr="00AC4ACB" w:rsidRDefault="003F6D30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F11BCA8" w14:textId="77777777" w:rsidR="003F6D30" w:rsidRPr="00AC4ACB" w:rsidRDefault="003F6D30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667F825F" w14:textId="77777777" w:rsidR="003F6D30" w:rsidRPr="00AC4ACB" w:rsidRDefault="003F6D30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19C15F84" w14:textId="7AE31DBA" w:rsidR="003F6D30" w:rsidRPr="000C2AAC" w:rsidRDefault="003F6D30" w:rsidP="003F6D30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กรณีเอกสารไม่ครบถ้วน ให้ผู้ยื่นคำขอดำเนินการแก้ไขข้อบกพร่องตามบันทึกข้อบกพร่อง ภายในเวลาที่กำหนด และมายื่นที่เจ้าหน้าที่</w:t>
            </w:r>
            <w:r w:rsidRPr="000C2AAC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1368" w:type="dxa"/>
          </w:tcPr>
          <w:p w14:paraId="2A7A1C67" w14:textId="77777777" w:rsidR="003F6D30" w:rsidRPr="000C2AAC" w:rsidRDefault="003F6D30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29A05FE7" w14:textId="77777777" w:rsidR="003F6D30" w:rsidRPr="000C2AAC" w:rsidRDefault="003F6D30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14:paraId="088BFB83" w14:textId="77777777" w:rsidR="003F6D30" w:rsidRPr="000C2AAC" w:rsidRDefault="003F6D30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ดำเนินการโดยผู้ยื่นคำขอ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F6D30" w:rsidRPr="000C2AAC" w14:paraId="0F9ADB49" w14:textId="77777777" w:rsidTr="00313D38">
        <w:tc>
          <w:tcPr>
            <w:tcW w:w="675" w:type="dxa"/>
            <w:vAlign w:val="center"/>
          </w:tcPr>
          <w:p w14:paraId="135BCC1B" w14:textId="77777777" w:rsidR="003F6D30" w:rsidRPr="00AC4ACB" w:rsidRDefault="003F6D30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3B1D37E" w14:textId="77777777" w:rsidR="003F6D30" w:rsidRPr="00AC4ACB" w:rsidRDefault="003F6D30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180B5EA5" w14:textId="77777777" w:rsidR="003F6D30" w:rsidRPr="00AC4ACB" w:rsidRDefault="003F6D30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6E21F6F0" w14:textId="75F8507E" w:rsidR="003F6D30" w:rsidRPr="000C2AAC" w:rsidRDefault="003F6D30" w:rsidP="003F6D30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กรณีเอกสารครบถ้วนผู้ยื่นคำขอรอรับใบรับคำขอไว้เป็นหลักฐาน</w:t>
            </w:r>
          </w:p>
        </w:tc>
        <w:tc>
          <w:tcPr>
            <w:tcW w:w="1368" w:type="dxa"/>
          </w:tcPr>
          <w:p w14:paraId="280B35EC" w14:textId="77777777" w:rsidR="003F6D30" w:rsidRPr="000C2AAC" w:rsidRDefault="003F6D30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51206564" w14:textId="77777777" w:rsidR="003F6D30" w:rsidRPr="000C2AAC" w:rsidRDefault="003F6D30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14:paraId="62DE922E" w14:textId="77777777" w:rsidR="003F6D30" w:rsidRPr="000C2AAC" w:rsidRDefault="003F6D30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ดำเนินการโดยผู้ยื่นคำขอ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F6D30" w:rsidRPr="000C2AAC" w14:paraId="36072E31" w14:textId="77777777" w:rsidTr="00313D38">
        <w:tc>
          <w:tcPr>
            <w:tcW w:w="675" w:type="dxa"/>
            <w:vAlign w:val="center"/>
          </w:tcPr>
          <w:p w14:paraId="42DB3A90" w14:textId="77777777" w:rsidR="003F6D30" w:rsidRPr="00AC4ACB" w:rsidRDefault="003F6D30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4D26E7F" w14:textId="77777777" w:rsidR="003F6D30" w:rsidRPr="00AC4ACB" w:rsidRDefault="003F6D30" w:rsidP="003F6D30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319EA10C" w14:textId="77777777" w:rsidR="003F6D30" w:rsidRPr="00AC4ACB" w:rsidRDefault="003F6D30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4BA841E4" w14:textId="2B8523D0" w:rsidR="003F6D30" w:rsidRPr="000C2AAC" w:rsidRDefault="003F6D30" w:rsidP="003F6D3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เจ้าหน้าที่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ประเมินความถูกต้องและสอดคล้องตามกฎหมายทั้งด้านสถานที่ และด้านเอกสาร</w:t>
            </w:r>
          </w:p>
        </w:tc>
        <w:tc>
          <w:tcPr>
            <w:tcW w:w="1368" w:type="dxa"/>
          </w:tcPr>
          <w:p w14:paraId="10F4A86A" w14:textId="153D7858" w:rsidR="003F6D30" w:rsidRPr="000C2AAC" w:rsidRDefault="003F6D30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32"/>
                <w:szCs w:val="32"/>
              </w:rPr>
              <w:t>4</w:t>
            </w:r>
            <w:r w:rsidRPr="00F300E3">
              <w:rPr>
                <w:rFonts w:asciiTheme="minorBidi" w:hAnsiTheme="minorBidi"/>
                <w:sz w:val="32"/>
                <w:szCs w:val="32"/>
              </w:rPr>
              <w:t xml:space="preserve"> </w:t>
            </w:r>
            <w:r w:rsidRPr="00F300E3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14EDA328" w14:textId="3A9F978A" w:rsidR="003F6D30" w:rsidRPr="000C2AAC" w:rsidRDefault="003F6D30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7B98F54B" w14:textId="70ABF939" w:rsidR="003F6D30" w:rsidRPr="000C2AAC" w:rsidRDefault="003F6D30" w:rsidP="00452B6B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กรณีต้องตรวจสถานที่ ดำเนินการภายใน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15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</w:tr>
      <w:tr w:rsidR="003F6D30" w:rsidRPr="000C2AAC" w14:paraId="0D425F50" w14:textId="77777777" w:rsidTr="00313D38">
        <w:tc>
          <w:tcPr>
            <w:tcW w:w="675" w:type="dxa"/>
            <w:vAlign w:val="center"/>
          </w:tcPr>
          <w:p w14:paraId="7FDCFA6C" w14:textId="47E1D25A" w:rsidR="003F6D30" w:rsidRPr="00AC4ACB" w:rsidRDefault="003F6D30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B7FF7FF" w14:textId="77777777" w:rsidR="003F6D30" w:rsidRPr="00AC4ACB" w:rsidRDefault="003F6D30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14:paraId="5759C7BA" w14:textId="77777777" w:rsidR="003F6D30" w:rsidRPr="00AC4ACB" w:rsidRDefault="003F6D30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ED3B321" w14:textId="2A6E2AD8" w:rsidR="003F6D30" w:rsidRPr="000C2AAC" w:rsidRDefault="003F6D30" w:rsidP="003F6D30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ผู้มีอำนาจลงนามพิจารณาอนุญาตหรือไม่อนุญาต และลงนามสลักหลังใบอนุญาตหรือหนังสือถึงผู้ประกอบการ</w:t>
            </w:r>
          </w:p>
        </w:tc>
        <w:tc>
          <w:tcPr>
            <w:tcW w:w="1368" w:type="dxa"/>
          </w:tcPr>
          <w:p w14:paraId="7A8BDAD7" w14:textId="74E4A392" w:rsidR="003F6D30" w:rsidRPr="000C2AAC" w:rsidRDefault="003F6D30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625772D9" w14:textId="6A5B2283" w:rsidR="003F6D30" w:rsidRPr="000C2AAC" w:rsidRDefault="003F6D30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4FDDDBB4" w14:textId="77777777" w:rsidR="003F6D30" w:rsidRPr="000C2AAC" w:rsidRDefault="003F6D30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F6D30" w:rsidRPr="000C2AAC" w14:paraId="23282CF2" w14:textId="77777777" w:rsidTr="00313D38">
        <w:tc>
          <w:tcPr>
            <w:tcW w:w="675" w:type="dxa"/>
            <w:vAlign w:val="center"/>
          </w:tcPr>
          <w:p w14:paraId="464F2826" w14:textId="31D74491" w:rsidR="003F6D30" w:rsidRPr="00AC4ACB" w:rsidRDefault="003F6D30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5C41A76" w14:textId="77777777" w:rsidR="003F6D30" w:rsidRPr="00AC4ACB" w:rsidRDefault="003F6D30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การแจ้งผลพิจารณา</w:t>
            </w:r>
          </w:p>
          <w:p w14:paraId="2F3806D9" w14:textId="77777777" w:rsidR="003F6D30" w:rsidRPr="00AC4ACB" w:rsidRDefault="003F6D30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1B7A0847" w14:textId="5F6E74D6" w:rsidR="003F6D30" w:rsidRPr="000C2AAC" w:rsidRDefault="003F6D30" w:rsidP="003F6D30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เจ้าหน้าที่แจ้งผลการพิจารณาภายใน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วันทำการหลังเสร็จสิ้นการพิจารณาและส่งมอบใบอนุญาตหรือหนังสือให้ผู้ประกอบการต่อไป</w:t>
            </w:r>
          </w:p>
        </w:tc>
        <w:tc>
          <w:tcPr>
            <w:tcW w:w="1368" w:type="dxa"/>
          </w:tcPr>
          <w:p w14:paraId="339C49FC" w14:textId="4F9E133D" w:rsidR="003F6D30" w:rsidRPr="000C2AAC" w:rsidRDefault="003F6D30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6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0DCF193F" w14:textId="1B8B6F89" w:rsidR="003F6D30" w:rsidRPr="000C2AAC" w:rsidRDefault="003F6D30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5D08516A" w14:textId="77777777" w:rsidR="003F6D30" w:rsidRPr="000C2AAC" w:rsidRDefault="003F6D30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109DC79D" w14:textId="77777777" w:rsidTr="00AC4ACB">
        <w:trPr>
          <w:jc w:val="center"/>
        </w:trPr>
        <w:tc>
          <w:tcPr>
            <w:tcW w:w="10386" w:type="dxa"/>
            <w:gridSpan w:val="7"/>
            <w:vAlign w:val="center"/>
          </w:tcPr>
          <w:p w14:paraId="067D511F" w14:textId="311D6882" w:rsidR="004C3BDE" w:rsidRPr="000C2AAC" w:rsidRDefault="004C3BDE" w:rsidP="004C3BDE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เอกสารยืนยันตัวตนที่ออกโดยหน่วยงานภาครัฐ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1276"/>
        <w:gridCol w:w="1134"/>
        <w:gridCol w:w="992"/>
        <w:gridCol w:w="992"/>
        <w:gridCol w:w="2340"/>
      </w:tblGrid>
      <w:tr w:rsidR="00600A25" w:rsidRPr="000C2AAC" w14:paraId="14EA5AED" w14:textId="77777777" w:rsidTr="00ED0801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977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276" w:type="dxa"/>
            <w:vAlign w:val="center"/>
          </w:tcPr>
          <w:p w14:paraId="5EBD3224" w14:textId="6D4B0138" w:rsidR="00422EAB" w:rsidRPr="000C2AAC" w:rsidRDefault="004E651F" w:rsidP="003F6D30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  <w:vAlign w:val="center"/>
          </w:tcPr>
          <w:p w14:paraId="1B3968FF" w14:textId="77777777" w:rsidR="00422EAB" w:rsidRPr="000C2AAC" w:rsidRDefault="00422EAB" w:rsidP="003F6D30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992" w:type="dxa"/>
            <w:vAlign w:val="center"/>
          </w:tcPr>
          <w:p w14:paraId="047DB0EB" w14:textId="77777777" w:rsidR="00422EAB" w:rsidRPr="000C2AAC" w:rsidRDefault="00422EAB" w:rsidP="003F6D30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340" w:type="dxa"/>
            <w:vAlign w:val="center"/>
          </w:tcPr>
          <w:p w14:paraId="39413065" w14:textId="77777777" w:rsidR="00422EAB" w:rsidRPr="000C2AAC" w:rsidRDefault="00422EAB" w:rsidP="003F6D30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F6D30" w:rsidRPr="000C2AAC" w14:paraId="7ED62404" w14:textId="77777777" w:rsidTr="00ED0801">
        <w:tc>
          <w:tcPr>
            <w:tcW w:w="675" w:type="dxa"/>
            <w:vAlign w:val="center"/>
          </w:tcPr>
          <w:p w14:paraId="7845BF89" w14:textId="58EDE4CC" w:rsidR="003F6D30" w:rsidRPr="000C2AAC" w:rsidRDefault="003F6D3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63FE1FF8" w14:textId="77777777" w:rsidR="003F6D30" w:rsidRDefault="003F6D30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กรณีแก้ไขชื่อสถานที่นำเข้าอาหาร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ที่ไม่ใช่เป็นการเปลี่ยนบุคคลหรือนิติบุคคลผู้รับอนุญาต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: </w:t>
            </w:r>
          </w:p>
          <w:p w14:paraId="26D1F5EA" w14:textId="4FF0E829" w:rsidR="003F6D30" w:rsidRPr="003F6D30" w:rsidRDefault="003F6D30" w:rsidP="003F6D30">
            <w:pPr>
              <w:pStyle w:val="ListParagraph"/>
              <w:numPr>
                <w:ilvl w:val="0"/>
                <w:numId w:val="12"/>
              </w:numPr>
              <w:tabs>
                <w:tab w:val="left" w:pos="360"/>
              </w:tabs>
              <w:ind w:left="34" w:firstLine="0"/>
              <w:rPr>
                <w:rFonts w:asciiTheme="minorBidi" w:hAnsiTheme="minorBidi"/>
              </w:rPr>
            </w:pPr>
            <w:r w:rsidRPr="003F6D3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</w:p>
        </w:tc>
        <w:tc>
          <w:tcPr>
            <w:tcW w:w="1276" w:type="dxa"/>
          </w:tcPr>
          <w:p w14:paraId="5FD3D152" w14:textId="3C9143B3" w:rsidR="003F6D30" w:rsidRPr="000C2AAC" w:rsidRDefault="003F6D3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5C122349" w14:textId="7E674FCD" w:rsidR="003F6D30" w:rsidRPr="000C2AAC" w:rsidRDefault="003F6D3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EE081F5" w14:textId="5C6D55B8" w:rsidR="003F6D30" w:rsidRPr="000C2AAC" w:rsidRDefault="003F6D3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5E6770F" w14:textId="697E638F" w:rsidR="003F6D30" w:rsidRPr="000C2AAC" w:rsidRDefault="003F6D3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3572593C" w14:textId="30BE5E7C" w:rsidR="003F6D30" w:rsidRPr="000C2AAC" w:rsidRDefault="003F6D3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3F6D30" w:rsidRPr="000C2AAC" w14:paraId="258BF3B2" w14:textId="77777777" w:rsidTr="00ED0801">
        <w:tc>
          <w:tcPr>
            <w:tcW w:w="675" w:type="dxa"/>
            <w:vAlign w:val="center"/>
          </w:tcPr>
          <w:p w14:paraId="575106CC" w14:textId="77777777" w:rsidR="003F6D30" w:rsidRPr="000C2AAC" w:rsidRDefault="003F6D3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43CEDB76" w14:textId="77777777" w:rsidR="003F6D30" w:rsidRDefault="003F6D30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กรณีแก้ไขชื่อสถานที่นำเข้าอาหาร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ที่ไม่ใช่เป็นการเปลี่ยนบุคคลหรือนิติบุคคลผู้รับอนุญาต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: </w:t>
            </w:r>
          </w:p>
          <w:p w14:paraId="5A7E9381" w14:textId="71C62664" w:rsidR="003F6D30" w:rsidRPr="000C2AAC" w:rsidRDefault="003F6D30" w:rsidP="003F6D30">
            <w:pPr>
              <w:tabs>
                <w:tab w:val="left" w:pos="285"/>
              </w:tabs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2.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คำขอเปลี่ยนแปลงรายการในใบอนุญาตนำหรือสั่งอาหารเข้ามาในราชอาณาจักร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.5) </w:t>
            </w:r>
          </w:p>
        </w:tc>
        <w:tc>
          <w:tcPr>
            <w:tcW w:w="1276" w:type="dxa"/>
          </w:tcPr>
          <w:p w14:paraId="44ED9C12" w14:textId="307CEE4D" w:rsidR="003F6D30" w:rsidRPr="000C2AAC" w:rsidRDefault="003F6D3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6A894111" w14:textId="77777777" w:rsidR="003F6D30" w:rsidRPr="000C2AAC" w:rsidRDefault="003F6D3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2E9223E9" w14:textId="77777777" w:rsidR="003F6D30" w:rsidRPr="000C2AAC" w:rsidRDefault="003F6D3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778695A" w14:textId="77777777" w:rsidR="003F6D30" w:rsidRPr="000C2AAC" w:rsidRDefault="003F6D3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216E7505" w14:textId="77777777" w:rsidR="003F6D30" w:rsidRPr="000C2AAC" w:rsidRDefault="003F6D3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3F6D30" w:rsidRPr="000C2AAC" w14:paraId="615A8135" w14:textId="77777777" w:rsidTr="00ED0801">
        <w:tc>
          <w:tcPr>
            <w:tcW w:w="675" w:type="dxa"/>
            <w:vAlign w:val="center"/>
          </w:tcPr>
          <w:p w14:paraId="0510B3F5" w14:textId="77777777" w:rsidR="003F6D30" w:rsidRPr="000C2AAC" w:rsidRDefault="003F6D3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7DDA4714" w14:textId="77777777" w:rsidR="00CD65D6" w:rsidRDefault="003F6D30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กรณีแก้ไขชื่อสถานที่นำเข้าอาหาร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ที่ไม่ใช่เป็นการเปลี่ยน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บุคคลหรือนิติบุคคลผู้รับอนุญาต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: </w:t>
            </w:r>
          </w:p>
          <w:p w14:paraId="6CD46BA2" w14:textId="39E5C3E0" w:rsidR="003F6D30" w:rsidRPr="000C2AAC" w:rsidRDefault="003F6D30" w:rsidP="00CD65D6">
            <w:pPr>
              <w:tabs>
                <w:tab w:val="left" w:pos="318"/>
              </w:tabs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3.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ดูรายละเอียดตามหมายเหตุ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2C321772" w14:textId="119C35F0" w:rsidR="003F6D30" w:rsidRPr="000C2AAC" w:rsidRDefault="003F6D3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lastRenderedPageBreak/>
              <w:t>สสจ.</w:t>
            </w:r>
          </w:p>
        </w:tc>
        <w:tc>
          <w:tcPr>
            <w:tcW w:w="1134" w:type="dxa"/>
          </w:tcPr>
          <w:p w14:paraId="18BA31FB" w14:textId="77777777" w:rsidR="003F6D30" w:rsidRPr="000C2AAC" w:rsidRDefault="003F6D3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0</w:t>
            </w:r>
          </w:p>
        </w:tc>
        <w:tc>
          <w:tcPr>
            <w:tcW w:w="992" w:type="dxa"/>
          </w:tcPr>
          <w:p w14:paraId="3A1C1B30" w14:textId="77777777" w:rsidR="003F6D30" w:rsidRPr="000C2AAC" w:rsidRDefault="003F6D3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34BD255" w14:textId="77777777" w:rsidR="003F6D30" w:rsidRPr="000C2AAC" w:rsidRDefault="003F6D3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6ED0F52C" w14:textId="5F8D2F3C" w:rsidR="003F6D30" w:rsidRPr="000C2AAC" w:rsidRDefault="003F6D3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สำเนาใบทะเบียน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พาณิชย์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ที่มีการแก้ไขเปลี่ยนแปลงชื่อสถานที่นำเข้าล่าสุด หรือ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สำเนาหนังสือรับรองการจดทะเบียนนิติบุคคล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ที่มีการแก้ไขเปลี่ยนแปลงชื่อนิติบุคคลสถานที่นำเข้าล่าสุด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คัดลอกจา</w:t>
            </w:r>
            <w:r w:rsidR="00CD65D6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กระทรวงพาณิชย์ไว้ไม่เกิน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สำเนาหนังสือรับรองสัญชาติของนิติบุคคลจากกระทรวงพาณิชย์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บัญชีรายชื่อผู้ถือหุ้น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 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เฉพาะนิติบุคคลที่เป็นบริษัท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 )(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คัดลอกจากกระทรวงพาณิชย์ไว้ไม่เกิน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ในกรณีที่ผู้ขออนุญาตเป็นนิติบุคคลต่างด้าว ต้องยื่นหนังสือรับรองการประกอบธุรกิจนิ</w:t>
            </w:r>
            <w:r w:rsidR="00ED080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ติบุคคลต่างด้าวจากกระทรวงพาณิช</w:t>
            </w:r>
            <w:r w:rsidR="00ED0801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ย์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ว่าไม่ขัดพระราชบัญญัติการ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ประกอบธุรกิจคนต่างด้าว พ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2542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ตามประเภทธุรกิจอาหารที่ขออนุญาต จำนวน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ฉบับ หรือบัตรส่งเสริมการลงทุนตามประเภทธุรกิจอาหารที่ได้รับการส่งเสริมการลงทุนผลิตเพื่อจำหน่ายจากสำนักงานคณะกรรมการส่งเสริมการลงทุ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บีโอไอ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3F6D30" w:rsidRPr="000C2AAC" w14:paraId="01E6093C" w14:textId="77777777" w:rsidTr="00ED0801">
        <w:tc>
          <w:tcPr>
            <w:tcW w:w="675" w:type="dxa"/>
            <w:vAlign w:val="center"/>
          </w:tcPr>
          <w:p w14:paraId="681BC191" w14:textId="77777777" w:rsidR="003F6D30" w:rsidRPr="000C2AAC" w:rsidRDefault="003F6D3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71119695" w14:textId="77777777" w:rsidR="00CD65D6" w:rsidRDefault="003F6D30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กรณีแก้ไขชื่อสถานที่นำเข้าอาหาร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ที่ไม่ใช่เป็นการเปลี่ยนบุคคลหรือนิติบุคคลผู้รับอนุญาต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: </w:t>
            </w:r>
          </w:p>
          <w:p w14:paraId="0BDDC66C" w14:textId="4ACAC7FE" w:rsidR="003F6D30" w:rsidRPr="000C2AAC" w:rsidRDefault="003F6D30" w:rsidP="00CD65D6">
            <w:pPr>
              <w:tabs>
                <w:tab w:val="left" w:pos="315"/>
              </w:tabs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4.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ใบอนุญาตนำหรือสั่งอาหารเข้ามาในราชอาณาจักร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.7)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ที่ได้รับอนุญาตไว้ </w:t>
            </w:r>
          </w:p>
        </w:tc>
        <w:tc>
          <w:tcPr>
            <w:tcW w:w="1276" w:type="dxa"/>
          </w:tcPr>
          <w:p w14:paraId="5611E28B" w14:textId="6110B98C" w:rsidR="003F6D30" w:rsidRPr="000C2AAC" w:rsidRDefault="00ED0801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072CC903" w14:textId="77777777" w:rsidR="003F6D30" w:rsidRPr="000C2AAC" w:rsidRDefault="003F6D3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5C283BC0" w14:textId="77777777" w:rsidR="003F6D30" w:rsidRPr="000C2AAC" w:rsidRDefault="003F6D3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E890F6B" w14:textId="77777777" w:rsidR="003F6D30" w:rsidRPr="000C2AAC" w:rsidRDefault="003F6D3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3B21271B" w14:textId="77777777" w:rsidR="003F6D30" w:rsidRPr="000C2AAC" w:rsidRDefault="003F6D3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3F6D30" w:rsidRPr="000C2AAC" w14:paraId="5098EE05" w14:textId="77777777" w:rsidTr="00ED0801">
        <w:tc>
          <w:tcPr>
            <w:tcW w:w="675" w:type="dxa"/>
            <w:vAlign w:val="center"/>
          </w:tcPr>
          <w:p w14:paraId="70FCEEC7" w14:textId="77777777" w:rsidR="003F6D30" w:rsidRPr="000C2AAC" w:rsidRDefault="003F6D3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32613A0A" w14:textId="3FA7ED2B" w:rsidR="003F6D30" w:rsidRPr="000C2AAC" w:rsidRDefault="003F6D3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กรณีแก้ไขชื่อสถานที่นำเข้าอาหาร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ที่ไม่ใช่เป็นการเปลี่ยนบุคคลหรือนิติบุคคลผู้รับอนุญาต</w:t>
            </w:r>
            <w:r w:rsidR="00CD65D6">
              <w:rPr>
                <w:rFonts w:ascii="CordiaUPC" w:hAnsi="CordiaUPC" w:cs="CordiaUPC"/>
                <w:noProof/>
                <w:sz w:val="32"/>
                <w:szCs w:val="32"/>
              </w:rPr>
              <w:t xml:space="preserve">) : 5.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</w:tc>
        <w:tc>
          <w:tcPr>
            <w:tcW w:w="1276" w:type="dxa"/>
          </w:tcPr>
          <w:p w14:paraId="56FC51D8" w14:textId="1207650C" w:rsidR="003F6D30" w:rsidRPr="000C2AAC" w:rsidRDefault="00ED0801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28DCBEDC" w14:textId="77777777" w:rsidR="003F6D30" w:rsidRPr="000C2AAC" w:rsidRDefault="003F6D3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792CD46" w14:textId="77777777" w:rsidR="003F6D30" w:rsidRPr="000C2AAC" w:rsidRDefault="003F6D3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5D9B79F" w14:textId="77777777" w:rsidR="003F6D30" w:rsidRPr="000C2AAC" w:rsidRDefault="003F6D3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5C660349" w14:textId="77777777" w:rsidR="003F6D30" w:rsidRPr="000C2AAC" w:rsidRDefault="003F6D3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กรณีผู้ขออนุญาตเป็นนิติบุคคลการมอบอำนาจทั่วไปต้องเป็นไปตามเงื่อนไขของนิติบุคคลผู้ขออนุญาต อาจต้อง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ประทับตราสำคัญของบริษัทด้วยในกรณีที่ระบุไว้ในหนังสือรับรองการจดทะเบียน 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3F6D30" w:rsidRPr="000C2AAC" w14:paraId="2EA5D31E" w14:textId="77777777" w:rsidTr="00ED0801">
        <w:tc>
          <w:tcPr>
            <w:tcW w:w="675" w:type="dxa"/>
            <w:vAlign w:val="center"/>
          </w:tcPr>
          <w:p w14:paraId="15F0223E" w14:textId="77777777" w:rsidR="003F6D30" w:rsidRPr="000C2AAC" w:rsidRDefault="003F6D3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385E51A2" w14:textId="77777777" w:rsidR="003F6D30" w:rsidRPr="000C2AAC" w:rsidRDefault="003F6D3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กรณีแก้ไขที่อยู่ของสถานที่นำเข้าหรือสถานที่เก็บอาหาร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ที่ไม่ใช่เป็นการย้ายสถานที่ที่รับอนุญาตไว้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 : 1.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</w:p>
        </w:tc>
        <w:tc>
          <w:tcPr>
            <w:tcW w:w="1276" w:type="dxa"/>
          </w:tcPr>
          <w:p w14:paraId="156E74AB" w14:textId="0F5C8B66" w:rsidR="003F6D30" w:rsidRPr="000C2AAC" w:rsidRDefault="00ED0801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497E7C2B" w14:textId="77777777" w:rsidR="003F6D30" w:rsidRPr="000C2AAC" w:rsidRDefault="003F6D3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46E525E" w14:textId="77777777" w:rsidR="003F6D30" w:rsidRPr="000C2AAC" w:rsidRDefault="003F6D3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75AA455" w14:textId="77777777" w:rsidR="003F6D30" w:rsidRPr="000C2AAC" w:rsidRDefault="003F6D3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1B5F35F6" w14:textId="77777777" w:rsidR="003F6D30" w:rsidRPr="000C2AAC" w:rsidRDefault="003F6D3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853990" w:rsidRPr="000C2AAC" w14:paraId="6E461733" w14:textId="77777777" w:rsidTr="00ED0801">
        <w:tc>
          <w:tcPr>
            <w:tcW w:w="675" w:type="dxa"/>
            <w:vAlign w:val="center"/>
          </w:tcPr>
          <w:p w14:paraId="2AA0FAF2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7CC7CF9B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กรณีแก้ไขที่อยู่ของสถานที่นำเข้าหรือสถานที่เก็บอาหาร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ที่ไม่ใช่เป็นการย้ายสถานที่ที่รับอนุญาตไว้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 : 2.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คำขอเปลี่ยนแปลงรายการในใบอนุญาตนำหรือสั่งอาหารเข้ามาในราชอาณาจักร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.5)</w:t>
            </w:r>
          </w:p>
        </w:tc>
        <w:tc>
          <w:tcPr>
            <w:tcW w:w="1276" w:type="dxa"/>
          </w:tcPr>
          <w:p w14:paraId="18746845" w14:textId="75C8ACAD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44D0D564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A972B42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46332DB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5CA2D805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53990" w:rsidRPr="000C2AAC" w14:paraId="7A889ABA" w14:textId="77777777" w:rsidTr="00ED0801">
        <w:tc>
          <w:tcPr>
            <w:tcW w:w="675" w:type="dxa"/>
            <w:vAlign w:val="center"/>
          </w:tcPr>
          <w:p w14:paraId="11F4E223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7A940DB0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กรณีแก้ไขที่อยู่ของสถานที่นำเข้าหรือสถานที่เก็บอาหาร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ที่ไม่ใช่เป็นการย้ายสถานที่ที่รับอนุญาตไว้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 : 3.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ดูรายละเอียดตามหมายเหตุ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1CDE02E3" w14:textId="6C5C881E" w:rsidR="00853990" w:rsidRPr="000C2AAC" w:rsidRDefault="00853990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0C219250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7EF6C45A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5BD7A0DD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7A4314F9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สำเนาเอกสารการแจ้งแก้ไขที่อยู่ของสถานที่ที่ได้รับอนุญาตไว้จากสำนักงานเขต กระทรวงมหาดไทย ที่สถานที่รับอนุญาตนั้นตั้งอยู่ หรือ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สำเนาทะเบียนบ้านของสถานที่นำเข้าและ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หรือสถานที่เก็บอาหารที่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ได้รับอนุญาตไว้ที่ได้มีการแจ้งแก้ไขที่อยู่ของสถานที่นั้นแล้วจากสำนักงานเขต กระทรวงมหาดไทย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สำเนาใบทะเบียนพาณิชย์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ที่มีการแก้ไขที่อยู่สถานที่นำเข้าล่าสุด หรือ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3.4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สำเนาหนังสือรับรองการจดทะเบียนนิติบุคคล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ที่มีการแก้ไขที่อยู่สถานที่นำเข้าล่าสุด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คัดลอกจากระทรวงพาณิชย์ไว้ไม่เกิน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853990" w:rsidRPr="000C2AAC" w14:paraId="222D0F2C" w14:textId="77777777" w:rsidTr="00ED0801">
        <w:tc>
          <w:tcPr>
            <w:tcW w:w="675" w:type="dxa"/>
            <w:vAlign w:val="center"/>
          </w:tcPr>
          <w:p w14:paraId="65A4BE97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9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7C308BC8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กรณีแก้ไขที่อยู่ของสถานที่นำเข้าหรือสถานที่เก็บอาหาร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ที่ไม่ใช่เป็นการย้ายสถานที่ที่รับอนุญาตไว้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 : 4.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ใบอนุญาตนำหรือสั่งอาหารเข้ามาในราชอาณาจักร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.7)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ที่ได้รับอนุญาตไว้ </w:t>
            </w:r>
          </w:p>
        </w:tc>
        <w:tc>
          <w:tcPr>
            <w:tcW w:w="1276" w:type="dxa"/>
          </w:tcPr>
          <w:p w14:paraId="6D6F6B31" w14:textId="43750CE3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66703A99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7A84ECE6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58813448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6FBF8A64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853990" w:rsidRPr="000C2AAC" w14:paraId="2736CCFD" w14:textId="77777777" w:rsidTr="00ED0801">
        <w:tc>
          <w:tcPr>
            <w:tcW w:w="675" w:type="dxa"/>
            <w:vAlign w:val="center"/>
          </w:tcPr>
          <w:p w14:paraId="35ABD3BE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1BE6E1D0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กรณีแก้ไขที่อยู่ของสถานที่นำเข้าหรือสถานที่เก็บอาหาร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ที่ไม่ใช่เป็นการย้ายสถานที่ที่รับ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อนุญาตไว้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 : 5.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</w:tc>
        <w:tc>
          <w:tcPr>
            <w:tcW w:w="1276" w:type="dxa"/>
          </w:tcPr>
          <w:p w14:paraId="0371AE7A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สำนักอาหาร</w:t>
            </w:r>
          </w:p>
        </w:tc>
        <w:tc>
          <w:tcPr>
            <w:tcW w:w="1134" w:type="dxa"/>
          </w:tcPr>
          <w:p w14:paraId="3B3F1D7E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7F5B33D3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8E029AD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7AABADC8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อนุญาตเป็นนิติบุคคลการมอบอำนาจทั่วไปต้องเป็นไปตามเงื่อนไขของนิติบุคคลผู้ขออนุญาต อาจต้องประทับตราสำคัญของบริษัทด้วยในกรณีที่ระบุไว้ในหนังสือรับรองการจดทะเบียน 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53990" w:rsidRPr="000C2AAC" w14:paraId="700B9DD2" w14:textId="77777777" w:rsidTr="00ED0801">
        <w:tc>
          <w:tcPr>
            <w:tcW w:w="675" w:type="dxa"/>
            <w:vAlign w:val="center"/>
          </w:tcPr>
          <w:p w14:paraId="7C62DF25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78179B74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กรณีเปลี่ยนชื่อตัว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ชื่อสกุล ของผู้รับอนุญาต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หรือเปลี่ยนชื่อ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สกุล ของผู้ดำเนินกิจการ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ของบุคคลที่ได้รับอนุญาตไว้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1.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</w:p>
        </w:tc>
        <w:tc>
          <w:tcPr>
            <w:tcW w:w="1276" w:type="dxa"/>
          </w:tcPr>
          <w:p w14:paraId="3CB3ABA6" w14:textId="4575946A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53CCD88B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749C3325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7630CCD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1DEEDFC7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853990" w:rsidRPr="000C2AAC" w14:paraId="413BFDAA" w14:textId="77777777" w:rsidTr="00ED0801">
        <w:tc>
          <w:tcPr>
            <w:tcW w:w="675" w:type="dxa"/>
            <w:vAlign w:val="center"/>
          </w:tcPr>
          <w:p w14:paraId="08B27AE7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12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42219BE7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กรณีเปลี่ยนชื่อตัว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ชื่อสกุล ของผู้รับอนุญาต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หรือเปลี่ยนชื่อ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สกุล ของผู้ดำเนินกิจการ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ของบุคคลที่ได้รับอนุญาตไว้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2.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คำขอเปลี่ยนแปลงรายการในใบอนุญาตนำหรือสั่งอาหารเข้ามาในราชอาณาจักร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.5) </w:t>
            </w:r>
          </w:p>
        </w:tc>
        <w:tc>
          <w:tcPr>
            <w:tcW w:w="1276" w:type="dxa"/>
          </w:tcPr>
          <w:p w14:paraId="1E66B84C" w14:textId="43CA5DAB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65B90B1B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06EC004D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6D43642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363242DE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53990" w:rsidRPr="000C2AAC" w14:paraId="4E99466E" w14:textId="77777777" w:rsidTr="00ED0801">
        <w:tc>
          <w:tcPr>
            <w:tcW w:w="675" w:type="dxa"/>
            <w:vAlign w:val="center"/>
          </w:tcPr>
          <w:p w14:paraId="357F3362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6BE2FB29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กรณีเปลี่ยนชื่อตัว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ชื่อสกุล ของผู้รับอนุญาต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ธรรมดา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หรือเปลี่ยนชื่อ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สกุล ของผู้ดำเนินกิจการ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ของบุคคลที่ได้รับอนุญาตไว้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3.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ดูรายละเอียดตามหมายเหตุ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7DCA3573" w14:textId="45783194" w:rsidR="00853990" w:rsidRPr="000C2AAC" w:rsidRDefault="00853990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517169CC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6F49C0B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7112F8CE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7FDFFA7B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ของผู้ขออนุญาตและสำเนาบัตรประจำตัวประชาชน ในกรณีผู้ขออนุญาตเป็นคนต่างด้าว ให้ยื่นสำเนาหนังสืออนุญาตให้ทำงานในประเทศ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(work permit)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ซึ่งออกให้โดยกระทรวงแรงงานหรือผู้ว่าราชการจังหวัด และสำเนาหนังสือเดินทาง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(passport)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สำเนาใบทะเบียนพาณิชย์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 สำเนาหนังสือรับรองการจดทะเบียนนิติบุคคล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 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คัดลอกจากระทรวงพาณิชย์ไว้ไม่เกิน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สำเนาหลักฐานเอกสารการแจ้งเปลี่ยนชื่อตัว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ชื่อสกุล ของผู้รับอนุญาตหรือผู้ดำเนินกิจการตามแต่กรณี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53990" w:rsidRPr="000C2AAC" w14:paraId="0D013527" w14:textId="77777777" w:rsidTr="00ED0801">
        <w:tc>
          <w:tcPr>
            <w:tcW w:w="675" w:type="dxa"/>
            <w:vAlign w:val="center"/>
          </w:tcPr>
          <w:p w14:paraId="692FCCA4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14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69CA91E2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กรณีเปลี่ยนชื่อตัว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ชื่อสกุล ของ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ผู้รับอนุญาต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หรือเปลี่ยนชื่อ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สกุล ของผู้ดำเนินกิจการ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ของบุคคลที่ได้รับอนุญาตไว้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4.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ใบอนุญาตนำหรือสั่งอาหารเข้ามาในราชอาณาจักร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.7)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ที่ได้รับอนุญาตไว้ </w:t>
            </w:r>
          </w:p>
        </w:tc>
        <w:tc>
          <w:tcPr>
            <w:tcW w:w="1276" w:type="dxa"/>
          </w:tcPr>
          <w:p w14:paraId="1B4B70EF" w14:textId="6252706F" w:rsidR="00853990" w:rsidRPr="000C2AAC" w:rsidRDefault="00ED0801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</w:t>
            </w: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38382E88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1</w:t>
            </w:r>
          </w:p>
        </w:tc>
        <w:tc>
          <w:tcPr>
            <w:tcW w:w="992" w:type="dxa"/>
          </w:tcPr>
          <w:p w14:paraId="5E5DE99A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53D79CC0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11A5497F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853990" w:rsidRPr="000C2AAC" w14:paraId="074ACE61" w14:textId="77777777" w:rsidTr="00ED0801">
        <w:tc>
          <w:tcPr>
            <w:tcW w:w="675" w:type="dxa"/>
            <w:vAlign w:val="center"/>
          </w:tcPr>
          <w:p w14:paraId="0260CC7F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15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5691E7DF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กรณีเปลี่ยนชื่อตัว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ชื่อสกุล ของผู้รับอนุญาต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หรือเปลี่ยนชื่อ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สกุล ของผู้ดำเนินกิจการ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ของบุคคลที่ได้รับอนุญาตไว้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5.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</w:tc>
        <w:tc>
          <w:tcPr>
            <w:tcW w:w="1276" w:type="dxa"/>
          </w:tcPr>
          <w:p w14:paraId="367937A6" w14:textId="78A30A80" w:rsidR="00853990" w:rsidRPr="000C2AAC" w:rsidRDefault="00ED0801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6358996B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59028DF6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520D0C61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59A0C24C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กรณีผู้ขออนุญาตเป็นนิติบุคคลการมอบอำนาจทั่วไปต้องเป็นไปตามเงื่อนไขของนิติบุคคลผู้ขออนุญาต อาจต้องประทับตราสำคัญของบริษัทด้วยในกรณีที่ระบุไว้ในหนังสือรับรองการจดทะเบียน 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53990" w:rsidRPr="000C2AAC" w14:paraId="63FEC10D" w14:textId="77777777" w:rsidTr="00ED0801">
        <w:tc>
          <w:tcPr>
            <w:tcW w:w="675" w:type="dxa"/>
            <w:vAlign w:val="center"/>
          </w:tcPr>
          <w:p w14:paraId="5BDC20E0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16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26E60FB6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กรณีเปลี่ยน เพิ่ม หรือลดผู้ดำเนินกิจการ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 : 1.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</w:p>
        </w:tc>
        <w:tc>
          <w:tcPr>
            <w:tcW w:w="1276" w:type="dxa"/>
          </w:tcPr>
          <w:p w14:paraId="62F586E4" w14:textId="71F94E6F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0044C780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9A637D7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8B911BE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5EEA77B2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853990" w:rsidRPr="000C2AAC" w14:paraId="1732EBC5" w14:textId="77777777" w:rsidTr="00ED0801">
        <w:tc>
          <w:tcPr>
            <w:tcW w:w="675" w:type="dxa"/>
            <w:vAlign w:val="center"/>
          </w:tcPr>
          <w:p w14:paraId="3F410450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17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3C4F3CD1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กรณีเปลี่ยน เพิ่ม หรือลดผู้ดำเนินกิจการ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 : 2.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คำขอเปลี่ยนแปลง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รายการในใบอนุญาตนำหรือสั่งอาหารเข้ามาในราชอาณาจักร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.5)</w:t>
            </w:r>
          </w:p>
        </w:tc>
        <w:tc>
          <w:tcPr>
            <w:tcW w:w="1276" w:type="dxa"/>
          </w:tcPr>
          <w:p w14:paraId="46DCE9E7" w14:textId="72CFA053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240623CD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A9843FF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5E753CEA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52AECE73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ของนิติบุคคลเป็นผู้ลงนามในแบบคำขอฯ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53990" w:rsidRPr="000C2AAC" w14:paraId="38860E63" w14:textId="77777777" w:rsidTr="00ED0801">
        <w:tc>
          <w:tcPr>
            <w:tcW w:w="675" w:type="dxa"/>
            <w:vAlign w:val="center"/>
          </w:tcPr>
          <w:p w14:paraId="178B9DD0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18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623205B5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กรณีเปลี่ยน เพิ่ม หรือลดผู้ดำเนินกิจการ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: 3.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ดูรายละเอียดตามหมายเหตุ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3411E618" w14:textId="224689B0" w:rsidR="00853990" w:rsidRPr="000C2AAC" w:rsidRDefault="00853990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2DB4EB6E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0B8A418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67BEAFD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2AF29D37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สำเนาทะเบียนบ้านและสำเนาบัตรประจำตัวประชาชนของผู้ดำเนินกิจการคนใหม่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สำหรับกรณีเพิ่มหรือเปลี่ยนผู้ดำเนินกิจการ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ในกรณีผู้ดำเนินกิจการที่ขอเพิ่มหรือเปลี่ยนเป็นคนต่างด้าว ให้ยื่นสำเนาหนังสือเดินทาง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(passport)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และหนังสืออนุญาตให้ทำงานในประเทศ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(work permit)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ซึ่งออกให้โดยกระทรวงแรงงานหรือผู้ว่าราชการจังหวัด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สำเนาหนังสือรับรองการจดทะเบียนนิติบุคคลที่แจ้งวัตถุประสงค์ และผู้มีอำนาจลงชื่อแทนนิติบุคคลผู้ขออนุญาต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 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คัดลอกจากกระทรวงพาณิชย์ไว้ไม่เกิน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เดือน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หนังสือมอบอำนาจและแต่งตั้งผู้ดำเนินกิจการคนใหม่จากนิติบุคคลผู้ขออนุญาต พร้อมติดอากรแสตมป์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ต่อผู้ดำเนินกิจการใหม่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)</w:t>
            </w:r>
          </w:p>
        </w:tc>
      </w:tr>
      <w:tr w:rsidR="00853990" w:rsidRPr="000C2AAC" w14:paraId="1720166F" w14:textId="77777777" w:rsidTr="00ED0801">
        <w:tc>
          <w:tcPr>
            <w:tcW w:w="675" w:type="dxa"/>
            <w:vAlign w:val="center"/>
          </w:tcPr>
          <w:p w14:paraId="09E2C9C7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19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5C639AA7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กรณีเปลี่ยน เพิ่ม หรือลดผู้ดำเนินกิจการ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 : 4.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ใบอนุญาตนำหรือสั่งอาหารเข้ามาในราชอาณาจักร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.7)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ที่ได้รับอนุญาตไว้ </w:t>
            </w:r>
          </w:p>
        </w:tc>
        <w:tc>
          <w:tcPr>
            <w:tcW w:w="1276" w:type="dxa"/>
          </w:tcPr>
          <w:p w14:paraId="7430DDD1" w14:textId="12243318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11BAA360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401A4482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AC316A1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3947EB71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853990" w:rsidRPr="000C2AAC" w14:paraId="6F417424" w14:textId="77777777" w:rsidTr="00ED0801">
        <w:tc>
          <w:tcPr>
            <w:tcW w:w="675" w:type="dxa"/>
            <w:vAlign w:val="center"/>
          </w:tcPr>
          <w:p w14:paraId="450965A2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20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148CD25E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กรณีเปลี่ยน เพิ่ม หรือลดผู้ดำเนินกิจการ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 : 5.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</w:tc>
        <w:tc>
          <w:tcPr>
            <w:tcW w:w="1276" w:type="dxa"/>
          </w:tcPr>
          <w:p w14:paraId="796F23CE" w14:textId="4035E3FF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37BD96DD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7F516E07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71F70943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2D2B3FF5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กรณีผู้ขออนุญาตเป็นนิติบุคคลการมอบอำนาจทั่วไปต้องเป็นไปตามเงื่อนไขของนิติบุคคลผู้ขออนุญาต อาจต้องประทับตราสำคัญของบริษัทด้วยในกรณีที่ระบุไว้ในหนังสือรับรองการจดทะเบียน 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53990" w:rsidRPr="000C2AAC" w14:paraId="65A7F6C5" w14:textId="77777777" w:rsidTr="00ED0801">
        <w:tc>
          <w:tcPr>
            <w:tcW w:w="675" w:type="dxa"/>
            <w:vAlign w:val="center"/>
          </w:tcPr>
          <w:p w14:paraId="3D1176A0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6200A12E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กรณียกเลิกหรือแก้ไขกลุ่ม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ประเภทอาหาร และยกเลิกสถานที่เก็บอาหาร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ที่มีมากกว่า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แห่ง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ที่ได้รับอนุญาตไว้ในใบอนุญาตนำเข้าอาหาร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1.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</w:p>
        </w:tc>
        <w:tc>
          <w:tcPr>
            <w:tcW w:w="1276" w:type="dxa"/>
          </w:tcPr>
          <w:p w14:paraId="4D343F5F" w14:textId="778D7545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</w:t>
            </w: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686FFB4C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1</w:t>
            </w:r>
          </w:p>
        </w:tc>
        <w:tc>
          <w:tcPr>
            <w:tcW w:w="992" w:type="dxa"/>
          </w:tcPr>
          <w:p w14:paraId="2B088002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02387B3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6E198FA1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853990" w:rsidRPr="000C2AAC" w14:paraId="4FA45F03" w14:textId="77777777" w:rsidTr="00ED0801">
        <w:tc>
          <w:tcPr>
            <w:tcW w:w="675" w:type="dxa"/>
            <w:vAlign w:val="center"/>
          </w:tcPr>
          <w:p w14:paraId="77B2BF5A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22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1F63CD18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กรณียกเลิกหรือแก้ไขกลุ่มประเภทอาหาร และยกเลิกสถานที่เก็บอาหาร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ที่มีมากกว่า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แห่ง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ที่ได้รับอนุญาตไว้ในใบอนุญาตนำเข้าอาหาร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2.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คำขอเปลี่ยนแปลงรายการในใบอนุญาตนำหรือสั่งอาหารเข้ามาในราชอาณาจักร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.5)</w:t>
            </w:r>
          </w:p>
        </w:tc>
        <w:tc>
          <w:tcPr>
            <w:tcW w:w="1276" w:type="dxa"/>
          </w:tcPr>
          <w:p w14:paraId="52BFCCB0" w14:textId="7ADCB50D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231C53E8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0CBA833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700079DA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5D4F8B6B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53990" w:rsidRPr="000C2AAC" w14:paraId="02C023F8" w14:textId="77777777" w:rsidTr="00ED0801">
        <w:tc>
          <w:tcPr>
            <w:tcW w:w="675" w:type="dxa"/>
            <w:vAlign w:val="center"/>
          </w:tcPr>
          <w:p w14:paraId="6FDDD971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2CEBBEB6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กรณียกเลิกหรือแก้ไขกลุ่มประเภทอาหาร และยกเลิกสถานที่เก็บอาหาร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ที่มีมากกว่า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แห่ง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ที่ได้รับอนุญาตไว้ในใบอนุญาตนำเข้าอาหาร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3.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ใบอนุญาตนำหรือสั่งอาหารเข้ามาในราชอาณาจักร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.7)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ที่ได้รับอนุญาตไว้ </w:t>
            </w:r>
          </w:p>
        </w:tc>
        <w:tc>
          <w:tcPr>
            <w:tcW w:w="1276" w:type="dxa"/>
          </w:tcPr>
          <w:p w14:paraId="6B000CEE" w14:textId="17E6F05B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7BFCE4DE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2FE513C2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233BDBE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1602C159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853990" w:rsidRPr="000C2AAC" w14:paraId="1489A42B" w14:textId="77777777" w:rsidTr="00ED0801">
        <w:tc>
          <w:tcPr>
            <w:tcW w:w="675" w:type="dxa"/>
            <w:vAlign w:val="center"/>
          </w:tcPr>
          <w:p w14:paraId="203080CA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24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7FC998DA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กรณียกเลิกหรือแก้ไขกลุ่มประเภทอาหาร และยกเลิกสถานที่เก็บอาหาร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ที่มีมากกว่า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แห่ง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ที่ได้รับอนุญาตไว้ใน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ใบอนุญาตนำเข้าอาหาร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4.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</w:tc>
        <w:tc>
          <w:tcPr>
            <w:tcW w:w="1276" w:type="dxa"/>
          </w:tcPr>
          <w:p w14:paraId="73F9E15F" w14:textId="64E0A055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5447F538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7973AFC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FBEC6FD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44E4B1E6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การมอบอำนาจทั่วไปต้องเป็นไปตามเงื่อนไขของนิติบุคคลผู้ขออนุญาต อาจต้องประทับตราสำคัญของบริษัทด้วยในกรณีที่ระบุไว้ในหนังสือรับรองการจดทะเบียน 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53990" w:rsidRPr="000C2AAC" w14:paraId="27173E31" w14:textId="77777777" w:rsidTr="00ED0801">
        <w:tc>
          <w:tcPr>
            <w:tcW w:w="675" w:type="dxa"/>
            <w:vAlign w:val="center"/>
          </w:tcPr>
          <w:p w14:paraId="7F6BB067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25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615B54C1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กรณีการเพิ่มสถานที่เก็บอาหาร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1.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</w:p>
        </w:tc>
        <w:tc>
          <w:tcPr>
            <w:tcW w:w="1276" w:type="dxa"/>
          </w:tcPr>
          <w:p w14:paraId="07CF5B57" w14:textId="4585DC54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38EFC94F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20AB816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5044FC68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01940883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853990" w:rsidRPr="000C2AAC" w14:paraId="7F471156" w14:textId="77777777" w:rsidTr="00ED0801">
        <w:tc>
          <w:tcPr>
            <w:tcW w:w="675" w:type="dxa"/>
            <w:vAlign w:val="center"/>
          </w:tcPr>
          <w:p w14:paraId="41B9A4E9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26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09F84C16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กรณีการเพิ่มสถานที่เก็บอาหาร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2.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คำขอเปลี่ยนแปลงรายการในใบอนุญาตนำหรือสั่งอาหารเข้ามาในราชอาณาจักร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.5)</w:t>
            </w:r>
          </w:p>
        </w:tc>
        <w:tc>
          <w:tcPr>
            <w:tcW w:w="1276" w:type="dxa"/>
          </w:tcPr>
          <w:p w14:paraId="158BA416" w14:textId="687FEF1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2922AD65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262C785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28D0C44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481C431A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53990" w:rsidRPr="000C2AAC" w14:paraId="42FE018C" w14:textId="77777777" w:rsidTr="00ED0801">
        <w:tc>
          <w:tcPr>
            <w:tcW w:w="675" w:type="dxa"/>
            <w:vAlign w:val="center"/>
          </w:tcPr>
          <w:p w14:paraId="647108BA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27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5F68A468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กรณีการเพิ่มสถานที่เก็บอาหาร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3.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เอกสารที่เกี่ยวข้อง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ดูรายละเอียดตามหมายเหตุ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4C7805A5" w14:textId="0F043BBF" w:rsidR="00853990" w:rsidRPr="000C2AAC" w:rsidRDefault="00853990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337D58F1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AC9F2C2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072FB2E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361AF38C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สำเนาทะเบียนบ้านของสถานที่เก็บอาหาร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หนังสือยินยอมให้ใช้สถานที่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ฉบับจริง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หรือสำเนาสัญญาเช่าสถานที่นำเข้าและสถานที่เก็บอาหาร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แผนผังที่ถูกต้องตามมาตราส่วน ดังนี้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ชื่อและที่ตั้งทุกแผ่น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 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ฉบับจริง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3.3.1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แผนที่สังเขปแสดงที่ตั้งของ สถานที่เก็บอาหาร และสิ่งปลูกสร้างบริเวณใกล้เคียง เพื่อพิจารณาความเหมาะสมที่จะใช้เป็นสถานที่จัดเก็บอาหารที่ขออนุญาตนำเข้าและเป็นข้อมูลในการตรวจติดตาม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3.3.2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แผนผังภายในของสถานที่เก็บอาหาร ให้แสดงรายละเอียดดังต่อไปนี้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แผนผังแสดงตำแหน่งพร้อมประโยชน์ใช้สอยของอาคารต่าง ๆ ในบริเวณที่ตั้งของสถานที่เก็บอาหารและบริเวณข้างเคียง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แปลนพื้นแสดงบริเวณของห้องเก็บอาหาร พร้อมประโยชน์ใช้สอยของห้องหรือบริเวณต่าง ๆ ในชั้นของ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อาคารที่ใช้เก็บอาหาร โดยระบุมาตราส่วนของแปลนพื้นที่ถูกต้องพร้อมแสดงทิศทางเดินผ่านเข้า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ออกแต่ละห้องในแบบแปลนด้วย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การจัดห้องหรือบริเวณที่เก็บอาหาร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ให้แสดงการจัดแยกเก็บอาหารแต่ละชนิดเป็นสัดส่วน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ให้แสดงระบบการถ่ายเทอากาศ ระบบแสงสว่าง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ให้แสดงอุปกรณ์ที่ใช้ในการเก็บและรักษาคุณภาพของอาหารให้คงสภาพตามความจำเป็นสภาพตามความจำเป็น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53990" w:rsidRPr="000C2AAC" w14:paraId="0ECEF08F" w14:textId="77777777" w:rsidTr="00ED0801">
        <w:tc>
          <w:tcPr>
            <w:tcW w:w="675" w:type="dxa"/>
            <w:vAlign w:val="center"/>
          </w:tcPr>
          <w:p w14:paraId="258E40D6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28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5D5A1793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กรณีการเพิ่มสถานที่เก็บอาหาร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4.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คำรับรองประกอบการขออนุญาตนำหรือสั่งอาหารเข้ามาในราชอาณาจักร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เฉพาะกรณีที่ไม่มีการตรวจสถานที่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64474754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1D88550F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233D760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9DA36D1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7375F1EC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ดำเนินกิจการหรือกรรมการที่มีอำนาจลงนามตามหนังสือรับรองของนิติบุคคลตามเงื่อนไขเป็นผู้ลงนามในแบบคำรับรองฯ ลงนามจริงในเอกสารทั้ง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แผ่นของคำรับรองฯ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53990" w:rsidRPr="000C2AAC" w14:paraId="4715F145" w14:textId="77777777" w:rsidTr="00ED0801">
        <w:tc>
          <w:tcPr>
            <w:tcW w:w="675" w:type="dxa"/>
            <w:vAlign w:val="center"/>
          </w:tcPr>
          <w:p w14:paraId="33EF6150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29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0174F8DB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กรณีการเพิ่มสถานที่เก็บอาหาร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5.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ใบอนุญาตนำหรือสั่งอาหารเข้ามาในราชอาณาจักร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.7)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ที่ได้รับอนุญาตไว้ </w:t>
            </w:r>
          </w:p>
        </w:tc>
        <w:tc>
          <w:tcPr>
            <w:tcW w:w="1276" w:type="dxa"/>
          </w:tcPr>
          <w:p w14:paraId="7F7BA546" w14:textId="376EAEFA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458065B7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9CB0973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D36772A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1D865FCD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853990" w:rsidRPr="000C2AAC" w14:paraId="172DE6FC" w14:textId="77777777" w:rsidTr="00ED0801">
        <w:tc>
          <w:tcPr>
            <w:tcW w:w="675" w:type="dxa"/>
            <w:vAlign w:val="center"/>
          </w:tcPr>
          <w:p w14:paraId="2FD5CDF1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30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384A6347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กรณีการเพิ่มสถานที่เก็บอาหาร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6.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</w:tc>
        <w:tc>
          <w:tcPr>
            <w:tcW w:w="1276" w:type="dxa"/>
          </w:tcPr>
          <w:p w14:paraId="18CF74A2" w14:textId="59132822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69BA3C85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28B0BA12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EDF12C4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6EDFB4F4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กรณีผู้ขออนุญาตเป็นนิติบุคคลการมอบอำนาจทั่วไปต้องเป็นไปตามเงื่อนไขของนิติบุคคลผู้ขออนุญาต อาจต้องประทับตราสำคัญของบริษัทด้วยในกรณีที่ระบุไว้ในหนังสือรับรองการจดทะเบียน 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53990" w:rsidRPr="000C2AAC" w14:paraId="0A9D4985" w14:textId="77777777" w:rsidTr="00ED0801">
        <w:tc>
          <w:tcPr>
            <w:tcW w:w="675" w:type="dxa"/>
            <w:vAlign w:val="center"/>
          </w:tcPr>
          <w:p w14:paraId="57030C37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2AF87C70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กรณีการแก้ไข เปลี่ยนแปลงห้องเก็บอาหาร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1.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</w:p>
        </w:tc>
        <w:tc>
          <w:tcPr>
            <w:tcW w:w="1276" w:type="dxa"/>
          </w:tcPr>
          <w:p w14:paraId="19CAA217" w14:textId="1E815EE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0DB91830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0E19606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9451A94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2B1974A9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853990" w:rsidRPr="000C2AAC" w14:paraId="0C0105FC" w14:textId="77777777" w:rsidTr="00ED0801">
        <w:tc>
          <w:tcPr>
            <w:tcW w:w="675" w:type="dxa"/>
            <w:vAlign w:val="center"/>
          </w:tcPr>
          <w:p w14:paraId="4F1A29CA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32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39C2063F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กรณีการแก้ไข เปลี่ยนแปลงห้องเก็บอาหาร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2.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คำขอเปลี่ยนแปลงรายการในใบอนุญาตนำหรือสั่งอาหารเข้ามาในราชอาณาจักร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.5) </w:t>
            </w:r>
          </w:p>
        </w:tc>
        <w:tc>
          <w:tcPr>
            <w:tcW w:w="1276" w:type="dxa"/>
          </w:tcPr>
          <w:p w14:paraId="63766CE3" w14:textId="1C13E606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513C1DAD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0A4B4E31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6036733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4B9AC83F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53990" w:rsidRPr="000C2AAC" w14:paraId="255D0D85" w14:textId="77777777" w:rsidTr="00ED0801">
        <w:tc>
          <w:tcPr>
            <w:tcW w:w="675" w:type="dxa"/>
            <w:vAlign w:val="center"/>
          </w:tcPr>
          <w:p w14:paraId="1E4F5A02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653CC0D0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กรณีการแก้ไข เปลี่ยนแปลงห้องเก็บอาหาร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3.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แผนผังที่ถูกต้องตามมาตราส่วน แผนผัง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ภายในของสถานที่เก็บอาหาร ให้แสดงรายละเอียดดังต่อไปนี้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ระบุชื่อและที่ตั้งทุกแผ่น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ดูรายละเอียดตามหมายเหตุ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66BDCD58" w14:textId="426C22F0" w:rsidR="00853990" w:rsidRPr="000C2AAC" w:rsidRDefault="00853990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1A7B8462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0F926E29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7F98C41A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22A815E7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  <w:t xml:space="preserve">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แผนผังแสดงตำแหน่งพร้อมประโยชน์ใช้สอยของอาคารต่าง ๆ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ในบริเวณที่ตั้งของสถานที่เก็บอาหารและบริเวณข้างเคียง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  <w:t xml:space="preserve">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แปลนพื้นแสดงบริเวณของห้องเก็บอาหาร พร้อมประโยชน์ใช้สอยของห้องหรือบริเวณต่าง ๆ ในชั้นของอาคารที่ใช้เก็บอาหาร โดยระบุมาตราส่วนของแปลนพื้นที่ถูกต้องพร้อมแสดงทิศทางเดินผ่านเข้า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ออกแต่ละห้องในแบบแปลนด้วย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การจัดห้องหรือบริเวณที่เก็บอาหาร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ให้แสดงการจัดแยกเก็บอาหารแต่ละชนิดเป็นสัดส่วน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ให้แสดงระบบการถ่ายเทอากาศ ระบบแสงสว่าง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ให้แสดงอุปกรณ์ที่ใช้ในการเก็บและรักษาคุณภาพของอาหารให้คงสภาพตามความจำเป็น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สภาพตามความจำเป็น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53990" w:rsidRPr="000C2AAC" w14:paraId="15E4A3AB" w14:textId="77777777" w:rsidTr="00ED0801">
        <w:tc>
          <w:tcPr>
            <w:tcW w:w="675" w:type="dxa"/>
            <w:vAlign w:val="center"/>
          </w:tcPr>
          <w:p w14:paraId="7DDC6F8B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34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0CB02B99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กรณีการแก้ไข เปลี่ยนแปลงห้องเก็บอาหาร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4.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คำรับรองประกอบการขออนุญาตนำหรือสั่งอาหารเข้ามาในราชอาณาจักร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เฉพาะกรณีที่ไม่มีการตรวจสถานที่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</w:tc>
        <w:tc>
          <w:tcPr>
            <w:tcW w:w="1276" w:type="dxa"/>
          </w:tcPr>
          <w:p w14:paraId="5D85490C" w14:textId="49851D5A" w:rsidR="00853990" w:rsidRPr="000C2AAC" w:rsidRDefault="00853990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5D50419A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AF18E87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FF5CC39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23A8983A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ดำเนินกิจการหรือกรรมการที่มีอำนาจลงนามตามหนังสือรับรองของนิติบุคคลตามเงื่อนไขเป็นผู้ลงนามในแบบคำรับรองฯ ลงนามจริงในเอกสารทั้ง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แผ่นของคำรับรองฯ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53990" w:rsidRPr="000C2AAC" w14:paraId="020C9F45" w14:textId="77777777" w:rsidTr="00ED0801">
        <w:tc>
          <w:tcPr>
            <w:tcW w:w="675" w:type="dxa"/>
            <w:vAlign w:val="center"/>
          </w:tcPr>
          <w:p w14:paraId="7F678C3E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35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427C1E69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กรณีการแก้ไข เปลี่ยนแปลงห้องเก็บอาหาร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5.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ใบอนุญาตนำหรือสั่งอาหารเข้ามาในราชอาณาจักร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.7)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ที่ได้รับอนุญาตไว้</w:t>
            </w:r>
          </w:p>
        </w:tc>
        <w:tc>
          <w:tcPr>
            <w:tcW w:w="1276" w:type="dxa"/>
          </w:tcPr>
          <w:p w14:paraId="2EA76D99" w14:textId="637CF85D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68245D0C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561286BA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FC76098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3ED16496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853990" w:rsidRPr="000C2AAC" w14:paraId="0423619B" w14:textId="77777777" w:rsidTr="00ED0801">
        <w:tc>
          <w:tcPr>
            <w:tcW w:w="675" w:type="dxa"/>
            <w:vAlign w:val="center"/>
          </w:tcPr>
          <w:p w14:paraId="3946C633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36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6B2E6BD8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กรณีการแก้ไข เปลี่ยนแปลงห้องเก็บอาหาร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6.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</w:tc>
        <w:tc>
          <w:tcPr>
            <w:tcW w:w="1276" w:type="dxa"/>
          </w:tcPr>
          <w:p w14:paraId="6EEC1BBA" w14:textId="11DFBBEB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72F09BE3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3995445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7C4297D4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21C7AC22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กรณีผู้ขออนุญาตเป็นนิติบุคคลการมอบอำนาจทั่วไปต้องเป็นไปตามเงื่อนไขของนิติบุคคลผู้ขออนุญาต อาจต้องประทับตราสำคัญของบริษัทด้วยในกรณีที่ระบุไว้ในหนังสือรับรองการจดทะเบียน 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53990" w:rsidRPr="000C2AAC" w14:paraId="2E5E9B35" w14:textId="77777777" w:rsidTr="00ED0801">
        <w:tc>
          <w:tcPr>
            <w:tcW w:w="675" w:type="dxa"/>
            <w:vAlign w:val="center"/>
          </w:tcPr>
          <w:p w14:paraId="5C643533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37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0B59C0B8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กรณีการเปลี่ยนแปลงสถานะนิติ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บุคคลผู้รับอนุญาตตามกฎหมายว่าด้วยการแปรสภาพนิติบุคคล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1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</w:p>
        </w:tc>
        <w:tc>
          <w:tcPr>
            <w:tcW w:w="1276" w:type="dxa"/>
          </w:tcPr>
          <w:p w14:paraId="0D43087F" w14:textId="5250B099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</w:t>
            </w: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5FA9A5B5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1</w:t>
            </w:r>
          </w:p>
        </w:tc>
        <w:tc>
          <w:tcPr>
            <w:tcW w:w="992" w:type="dxa"/>
          </w:tcPr>
          <w:p w14:paraId="0A470C17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2A78115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4F0FDB58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853990" w:rsidRPr="000C2AAC" w14:paraId="74125A69" w14:textId="77777777" w:rsidTr="00ED0801">
        <w:tc>
          <w:tcPr>
            <w:tcW w:w="675" w:type="dxa"/>
            <w:vAlign w:val="center"/>
          </w:tcPr>
          <w:p w14:paraId="7E750ABB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38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6B2996E6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กรณีการเปลี่ยนแปลงสถานะนิติบุคคลผู้รับอนุญาตตามกฎหมายว่าด้วยการแปรสภาพนิติบุคคล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2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คำขอเปลี่ยนแปลงรายการในใบอนุญาตนำหรือสั่งอาหารเข้ามาในราชอาณาจักร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.5)</w:t>
            </w:r>
          </w:p>
        </w:tc>
        <w:tc>
          <w:tcPr>
            <w:tcW w:w="1276" w:type="dxa"/>
          </w:tcPr>
          <w:p w14:paraId="358EF635" w14:textId="52F06069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48882472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29EB1769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AEDE37F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533D5C7F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53990" w:rsidRPr="000C2AAC" w14:paraId="55E60412" w14:textId="77777777" w:rsidTr="00ED0801">
        <w:tc>
          <w:tcPr>
            <w:tcW w:w="675" w:type="dxa"/>
            <w:vAlign w:val="center"/>
          </w:tcPr>
          <w:p w14:paraId="7F236C05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39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0CF40204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กรณีการเปลี่ยนแปลงสถานะนิติบุคคลผู้รับอนุญาตตามกฎหมายว่าด้วยการแปรสภาพนิติบุคคล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3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เอกสารที่เกี่ยวข้อง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ดูรายละเอียดตามหมายเหตุ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</w:tc>
        <w:tc>
          <w:tcPr>
            <w:tcW w:w="1276" w:type="dxa"/>
          </w:tcPr>
          <w:p w14:paraId="07FE1339" w14:textId="6AAF7BFA" w:rsidR="00853990" w:rsidRPr="000C2AAC" w:rsidRDefault="00853990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393414ED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E1389D0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E9AAF80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3F4BB185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(3.1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การจดทะเบียนนิติบุคคลที่มีการแจ้งระบุให้เปลี่ยนแปลงสถานะนิติบุคคลหรือแปรสภาพนิติบุคคลตามกฎหมายจากกระทรวงพาณิชย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คัดลอกจากกระทรวงพาณิชย์ไว้ไม่เกิน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3.2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สำเนาบัญชีรายชื่อผู้ถือหุ้นของบริษัท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ที่มีการแก้ไขเปลี่ยนแปลงล่าสุด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 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กรณีที่มีจำนวนหุ้นต่างชาติของบริษัทที่เกิดขึ้นจากการ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เปลี่ยนแปลงตั้งแต่ร้อยละ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50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ขึ้นไป ต้องยื่นหนังสือรับรองการประกอบธุรกิจนิติบุคคลต่างด้าวจากกระทรวงพาณิชย์ว่าไม่ขัดพระราชบัญญัติการประกอบธุรกิจคนต่างด้าว พ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.2542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เพิ่มเติมด้วย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และแต่งตั้งผู้ดำเนินกิจการจากนิติบุคคลผู้ขออนุญาตในสถานะใหม่ที่แปรสภาพตามกฎหมาย พร้อมติดอากรแสตมป์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ต่อผู้ดำเนินกิจการใหม่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 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ฉบับจริง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53990" w:rsidRPr="000C2AAC" w14:paraId="64CA42F3" w14:textId="77777777" w:rsidTr="00ED0801">
        <w:tc>
          <w:tcPr>
            <w:tcW w:w="675" w:type="dxa"/>
            <w:vAlign w:val="center"/>
          </w:tcPr>
          <w:p w14:paraId="74370EB0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40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7F3B6235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กรณีการเปลี่ยนแปลงสถานะนิติบุคคลผู้รับอนุญาตตามกฎหมายว่าด้วยการแปรสภาพนิติบุคคล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4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ใบอนุญาตนำหรือสั่งอาหารเข้ามาในราชอาณาจักร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.7)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ที่ได้รับอนุญาตไว้ </w:t>
            </w:r>
          </w:p>
        </w:tc>
        <w:tc>
          <w:tcPr>
            <w:tcW w:w="1276" w:type="dxa"/>
          </w:tcPr>
          <w:p w14:paraId="2433773A" w14:textId="393A5A36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6571BC2B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574C9E21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15B3008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124E66CB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853990" w:rsidRPr="000C2AAC" w14:paraId="14EACCE5" w14:textId="77777777" w:rsidTr="00ED0801">
        <w:tc>
          <w:tcPr>
            <w:tcW w:w="675" w:type="dxa"/>
            <w:vAlign w:val="center"/>
          </w:tcPr>
          <w:p w14:paraId="3E774FE0" w14:textId="77777777" w:rsidR="00853990" w:rsidRPr="000C2AAC" w:rsidRDefault="00853990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14:paraId="024017ED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กรณีการเปลี่ยนแปลงสถานะนิติ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บุคคลผู้รับอนุญาตตามกฎหมายว่าด้วยการแปรสภาพนิติบุคคล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: 5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</w:tc>
        <w:tc>
          <w:tcPr>
            <w:tcW w:w="1276" w:type="dxa"/>
          </w:tcPr>
          <w:p w14:paraId="6FE28083" w14:textId="0A93487F" w:rsidR="00853990" w:rsidRPr="000C2AAC" w:rsidRDefault="00853990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</w:t>
            </w: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5F69223E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1</w:t>
            </w:r>
          </w:p>
        </w:tc>
        <w:tc>
          <w:tcPr>
            <w:tcW w:w="992" w:type="dxa"/>
          </w:tcPr>
          <w:p w14:paraId="5F5390A5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3E0E7E7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062D5A38" w14:textId="77777777" w:rsidR="00853990" w:rsidRPr="000C2AAC" w:rsidRDefault="0085399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กรณีผู้ขออนุญาตเป็นนิติบุคคลการมอบอำนาจทั่วไปต้องเป็นไปตามเงื่อนไขของนิติบุคคลผู้ขออนุญาต อาจต้องประทับตราสำคัญของบริษัทด้วยในกรณีที่ระบุไว้ในหนังสือรับรองการจดทะเบียน 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62F55" w:rsidRPr="000C2AAC" w14:paraId="14EFFB83" w14:textId="77777777" w:rsidTr="00090552">
        <w:trPr>
          <w:trHeight w:val="567"/>
        </w:trPr>
        <w:tc>
          <w:tcPr>
            <w:tcW w:w="10314" w:type="dxa"/>
            <w:vAlign w:val="center"/>
          </w:tcPr>
          <w:p w14:paraId="235BD465" w14:textId="77777777"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14:paraId="1187DD50" w14:textId="77777777"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853990" w:rsidRPr="00FE5B1A" w14:paraId="54624FBC" w14:textId="77777777" w:rsidTr="009F39DC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50A434" w14:textId="77777777" w:rsidR="00853990" w:rsidRPr="00184C1F" w:rsidRDefault="00853990" w:rsidP="009F39DC">
            <w:pPr>
              <w:rPr>
                <w:rFonts w:asciiTheme="minorBidi" w:hAnsiTheme="minorBidi"/>
                <w:sz w:val="32"/>
                <w:szCs w:val="32"/>
              </w:rPr>
            </w:pPr>
            <w:r w:rsidRPr="00184C1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184C1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36B838A8" w14:textId="21D6BA9A" w:rsidR="00853990" w:rsidRPr="00FE5B1A" w:rsidRDefault="00853990" w:rsidP="009F39DC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หน่วยงาน ณ จุดยื่นคำขอ 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853990" w:rsidRPr="00FE5B1A" w14:paraId="61CD04FF" w14:textId="77777777" w:rsidTr="009F39DC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5A99BCCE" w14:textId="77777777" w:rsidR="00853990" w:rsidRPr="00FE5B1A" w:rsidRDefault="00853990" w:rsidP="009F39DC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56ED1F0C" w14:textId="77777777" w:rsidR="00853990" w:rsidRPr="00FE5B1A" w:rsidRDefault="00853990" w:rsidP="009F39DC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หน่วยงานต้นสังกัด  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175AC8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โทรศัพท์ 0 5451 1145</w:t>
            </w:r>
          </w:p>
        </w:tc>
      </w:tr>
      <w:tr w:rsidR="00853990" w:rsidRPr="00FE5B1A" w14:paraId="432E4382" w14:textId="77777777" w:rsidTr="009F39DC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1458B39" w14:textId="77777777" w:rsidR="00853990" w:rsidRPr="00FE5B1A" w:rsidRDefault="00853990" w:rsidP="009F39DC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3)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33FAC25B" w14:textId="77777777" w:rsidR="00853990" w:rsidRPr="00FE5B1A" w:rsidRDefault="00853990" w:rsidP="009F39DC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ไปรษณีย์ </w:t>
            </w:r>
          </w:p>
          <w:p w14:paraId="35FEDCD3" w14:textId="77777777" w:rsidR="00853990" w:rsidRPr="00FE5B1A" w:rsidRDefault="00853990" w:rsidP="009F39DC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1)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25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ตำบลในเวียง อำเภอเมืองแพร่ 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54000</w:t>
            </w:r>
          </w:p>
          <w:p w14:paraId="0D6A543C" w14:textId="77777777" w:rsidR="00853990" w:rsidRPr="00FE5B1A" w:rsidRDefault="00853990" w:rsidP="009F39DC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2)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กลุ่มงานนิติการ สำนักงานสาธารณสุขจังหวัดแพร่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25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ถนนบ้านใหม่ ตำบลในเวียง อำเภอเมืองแพร่ จังหวัดแพร่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54000</w:t>
            </w:r>
          </w:p>
        </w:tc>
      </w:tr>
      <w:tr w:rsidR="00853990" w:rsidRPr="00FE5B1A" w14:paraId="35BC5709" w14:textId="77777777" w:rsidTr="009F39DC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60E0B787" w14:textId="77777777" w:rsidR="00853990" w:rsidRPr="00FE5B1A" w:rsidRDefault="00853990" w:rsidP="009F39DC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sz w:val="32"/>
                <w:szCs w:val="32"/>
              </w:rPr>
              <w:t>4)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27EDA610" w14:textId="77777777" w:rsidR="00853990" w:rsidRPr="00FE5B1A" w:rsidRDefault="00853990" w:rsidP="009F39DC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>โทรศัพท์</w:t>
            </w:r>
          </w:p>
          <w:p w14:paraId="63087C7E" w14:textId="77777777" w:rsidR="00853990" w:rsidRPr="00FE5B1A" w:rsidRDefault="00853990" w:rsidP="009F39DC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>1)</w:t>
            </w: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โทร </w:t>
            </w: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>0 5462 1096</w:t>
            </w:r>
          </w:p>
          <w:p w14:paraId="579CCEF4" w14:textId="77777777" w:rsidR="00853990" w:rsidRPr="00FE5B1A" w:rsidRDefault="00853990" w:rsidP="009F39DC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 xml:space="preserve">2)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กลุ่มงานนิติการ สำนักงานสาธารณสุขจังหวัดแพร่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0 5451 1145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104</w:t>
            </w:r>
          </w:p>
        </w:tc>
      </w:tr>
      <w:tr w:rsidR="00853990" w:rsidRPr="000C2AAC" w14:paraId="3F55E309" w14:textId="77777777" w:rsidTr="009F39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</w:tcPr>
          <w:p w14:paraId="1563B96E" w14:textId="77777777" w:rsidR="00853990" w:rsidRPr="000C2AAC" w:rsidRDefault="00853990" w:rsidP="009F39DC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DCD7D8A" w14:textId="77777777" w:rsidR="00853990" w:rsidRPr="000C2AAC" w:rsidRDefault="00853990" w:rsidP="009F39DC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>
              <w:rPr>
                <w:rFonts w:asciiTheme="minorBidi" w:hAnsiTheme="minorBidi"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สำนักงานคณะกรรมการอาหารและยา ถนนติวานนท์  ตำบลตลาดขวัญ อำเภอเมือง จังหวัดนนทบุรี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11000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โทร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02-590-7320)</w:t>
            </w:r>
          </w:p>
        </w:tc>
      </w:tr>
      <w:tr w:rsidR="00853990" w:rsidRPr="000C2AAC" w14:paraId="1AE632C0" w14:textId="77777777" w:rsidTr="009F39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</w:tcPr>
          <w:p w14:paraId="5CF3AA2F" w14:textId="77777777" w:rsidR="00853990" w:rsidRPr="000C2AAC" w:rsidRDefault="00853990" w:rsidP="009F39DC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AD4A5B8" w14:textId="77777777" w:rsidR="00853990" w:rsidRPr="000C2AAC" w:rsidRDefault="00853990" w:rsidP="009F39DC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3F6D3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4D6F0215" w14:textId="77777777" w:rsidR="00F064C0" w:rsidRDefault="00F064C0" w:rsidP="0085399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 ส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.5</w:t>
            </w:r>
          </w:p>
          <w:p w14:paraId="2EFAD299" w14:textId="36AFC814" w:rsidR="00853990" w:rsidRPr="000C2AAC" w:rsidRDefault="00853990" w:rsidP="00853990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t>-</w:t>
            </w:r>
          </w:p>
        </w:tc>
      </w:tr>
      <w:tr w:rsidR="00F064C0" w:rsidRPr="000C2AAC" w14:paraId="642F90EF" w14:textId="77777777" w:rsidTr="00C1539D">
        <w:tc>
          <w:tcPr>
            <w:tcW w:w="675" w:type="dxa"/>
          </w:tcPr>
          <w:p w14:paraId="03806961" w14:textId="77777777" w:rsidR="00F064C0" w:rsidRPr="000C2AAC" w:rsidRDefault="00F064C0" w:rsidP="003F6D3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5E8BA9B3" w14:textId="77777777" w:rsidR="00F064C0" w:rsidRDefault="00F064C0" w:rsidP="0085399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ตัวอย่างแสดงแผนผัง ที่ตั้งสถานที่นำเข้า ที่เก็บ</w:t>
            </w:r>
          </w:p>
          <w:p w14:paraId="705767A1" w14:textId="2EFA2520" w:rsidR="00853990" w:rsidRPr="000C2AAC" w:rsidRDefault="00853990" w:rsidP="00853990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t>-</w:t>
            </w:r>
          </w:p>
        </w:tc>
      </w:tr>
      <w:tr w:rsidR="00F064C0" w:rsidRPr="000C2AAC" w14:paraId="34449624" w14:textId="77777777" w:rsidTr="00C1539D">
        <w:tc>
          <w:tcPr>
            <w:tcW w:w="675" w:type="dxa"/>
          </w:tcPr>
          <w:p w14:paraId="0FD80DFF" w14:textId="77777777" w:rsidR="00F064C0" w:rsidRPr="000C2AAC" w:rsidRDefault="00F064C0" w:rsidP="003F6D3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6E9DBC10" w14:textId="109B890D" w:rsidR="00F064C0" w:rsidRPr="000C2AAC" w:rsidRDefault="00F064C0" w:rsidP="0085399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ตัวอย่างแบบคำรับรองประกอบการขออนุญาตนำหรือสั่งอาหารฯ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0C2AAC" w14:paraId="1345B425" w14:textId="77777777" w:rsidTr="00C1539D">
        <w:tc>
          <w:tcPr>
            <w:tcW w:w="675" w:type="dxa"/>
          </w:tcPr>
          <w:p w14:paraId="4640C54F" w14:textId="77777777" w:rsidR="00F064C0" w:rsidRPr="000C2AAC" w:rsidRDefault="00F064C0" w:rsidP="003F6D3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3DDE468F" w14:textId="318AB27C" w:rsidR="00F064C0" w:rsidRPr="000C2AAC" w:rsidRDefault="00F064C0" w:rsidP="0085399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ตัวอย่างหนังสือแสดงว่าเป็นผู้ได้รับมอบหมายให้ดำเนินกิจการของนิติบุคคลผู้ขออนุญาต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0C2AAC" w14:paraId="317EB429" w14:textId="77777777" w:rsidTr="00C1539D">
        <w:tc>
          <w:tcPr>
            <w:tcW w:w="675" w:type="dxa"/>
          </w:tcPr>
          <w:p w14:paraId="741C9AE6" w14:textId="77777777" w:rsidR="00F064C0" w:rsidRPr="000C2AAC" w:rsidRDefault="00F064C0" w:rsidP="003F6D3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086F50E2" w14:textId="39E56CC6" w:rsidR="00F064C0" w:rsidRPr="000C2AAC" w:rsidRDefault="00F064C0" w:rsidP="0085399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ตัวอย่างหนังสือมอบอำนาจทั่วไป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688B8321" w14:textId="19E693DC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การขอเปลี่ยนแปลงรายการในใบอนุญาตนำหรือสั่งอาหารเข้ามาในราชอาณาจักร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แบบ ส</w:t>
      </w:r>
      <w:r w:rsidRPr="000C2AAC">
        <w:rPr>
          <w:rFonts w:asciiTheme="minorBidi" w:hAnsiTheme="minorBidi"/>
          <w:noProof/>
          <w:sz w:val="32"/>
          <w:szCs w:val="32"/>
        </w:rPr>
        <w:t xml:space="preserve">.5)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ระยะเวลาแต่ละรายการทั้งสิ้น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วันทำการโดยเริ่มนับระยะเวลาตั้งแต่ได้รับเอกสารที่ครบถ้วน จนถึง ลงนามอนุญาตโดยผู้มีอำนาจ ไม่นับระยะเวลาการแก้ไขเอกสารให้สมบูรณ์หรือการชี้แจงข้อมูลของผู้ประกอบการ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ตรวจสถานที่นำเข้าหรือสถานที่เก็บอาหารให้เป็นไปตามข้อกำหนดในคู่มือสำหรับประชาชนของสำนักงานสาธารณสุขจังหวัดประกอบด้วยตามกรณี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อกสารที่เป็นสำเนาทั้งหมดต้องลงลายมือชื่อรับรองสำเนาโดยผู้ดำเนินกิจการหรือกรรมการที่มีอำนาจลงนามตามหนังสือรับรองของนิติบุคคลหรือผู้รับมอบอำนาจทั่วไปที่มีอำนาจลงนามรับรองสำเนาเอกสารได้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3F6D3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013E16D9" w:rsidR="0064558D" w:rsidRPr="000C2AAC" w:rsidRDefault="00853990" w:rsidP="003F6D3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08/07/2558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3F6D3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3F6D3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3F6D3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3BD669E7" w:rsidR="0064558D" w:rsidRPr="000C2AAC" w:rsidRDefault="00853990" w:rsidP="003F6D3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Supharat Haengphit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3F6D3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3F6D3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3F6D3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3F6D3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  <w:bookmarkStart w:id="0" w:name="_GoBack"/>
      <w:bookmarkEnd w:id="0"/>
    </w:p>
    <w:sectPr w:rsidR="003F4A0D" w:rsidRPr="000C2AAC" w:rsidSect="00C77AEA">
      <w:headerReference w:type="default" r:id="rId11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9AC06B" w14:textId="77777777" w:rsidR="009317E8" w:rsidRDefault="009317E8" w:rsidP="00C81DB8">
      <w:pPr>
        <w:spacing w:after="0" w:line="240" w:lineRule="auto"/>
      </w:pPr>
      <w:r>
        <w:separator/>
      </w:r>
    </w:p>
  </w:endnote>
  <w:endnote w:type="continuationSeparator" w:id="0">
    <w:p w14:paraId="64B5BCDA" w14:textId="77777777" w:rsidR="009317E8" w:rsidRDefault="009317E8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5406BF" w14:textId="77777777" w:rsidR="009317E8" w:rsidRDefault="009317E8" w:rsidP="00C81DB8">
      <w:pPr>
        <w:spacing w:after="0" w:line="240" w:lineRule="auto"/>
      </w:pPr>
      <w:r>
        <w:separator/>
      </w:r>
    </w:p>
  </w:footnote>
  <w:footnote w:type="continuationSeparator" w:id="0">
    <w:p w14:paraId="2418247D" w14:textId="77777777" w:rsidR="009317E8" w:rsidRDefault="009317E8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Content>
      <w:p w14:paraId="6E8D6F6D" w14:textId="77777777" w:rsidR="009F39DC" w:rsidRDefault="009F39DC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0801">
          <w:rPr>
            <w:noProof/>
          </w:rPr>
          <w:t>25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ED0801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14:paraId="3C364C1B" w14:textId="77777777" w:rsidR="009F39DC" w:rsidRDefault="009F39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067941"/>
    <w:multiLevelType w:val="hybridMultilevel"/>
    <w:tmpl w:val="D916A510"/>
    <w:lvl w:ilvl="0" w:tplc="56346E6E">
      <w:start w:val="1"/>
      <w:numFmt w:val="decimal"/>
      <w:lvlText w:val="%1."/>
      <w:lvlJc w:val="left"/>
      <w:pPr>
        <w:ind w:left="720" w:hanging="360"/>
      </w:pPr>
      <w:rPr>
        <w:rFonts w:ascii="CordiaUPC" w:hAnsi="CordiaUPC" w:cs="CordiaUPC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3F6D30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A34C8"/>
    <w:rsid w:val="007E1E74"/>
    <w:rsid w:val="00811134"/>
    <w:rsid w:val="0085230C"/>
    <w:rsid w:val="00853990"/>
    <w:rsid w:val="00862FC5"/>
    <w:rsid w:val="0087182F"/>
    <w:rsid w:val="0087509D"/>
    <w:rsid w:val="008A3CB7"/>
    <w:rsid w:val="008B3521"/>
    <w:rsid w:val="008D7B9E"/>
    <w:rsid w:val="008E2900"/>
    <w:rsid w:val="00914267"/>
    <w:rsid w:val="009317E8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F39DC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D65D6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82890"/>
    <w:rsid w:val="00E90756"/>
    <w:rsid w:val="00E97AE3"/>
    <w:rsid w:val="00EA6950"/>
    <w:rsid w:val="00EB5853"/>
    <w:rsid w:val="00EC08A9"/>
    <w:rsid w:val="00ED0801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0B190-2502-435A-8B7F-A048E6F6B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25</TotalTime>
  <Pages>25</Pages>
  <Words>3605</Words>
  <Characters>20550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3</cp:revision>
  <cp:lastPrinted>2015-03-02T15:12:00Z</cp:lastPrinted>
  <dcterms:created xsi:type="dcterms:W3CDTF">2015-07-08T12:57:00Z</dcterms:created>
  <dcterms:modified xsi:type="dcterms:W3CDTF">2015-07-09T02:02:00Z</dcterms:modified>
</cp:coreProperties>
</file>